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AD" w:rsidRDefault="00BA15AD" w:rsidP="0076748E">
      <w:pPr>
        <w:spacing w:line="300" w:lineRule="auto"/>
        <w:jc w:val="center"/>
        <w:rPr>
          <w:rFonts w:ascii="宋体" w:cs="Times New Roman"/>
          <w:b/>
          <w:bCs/>
          <w:sz w:val="36"/>
          <w:szCs w:val="36"/>
        </w:rPr>
      </w:pPr>
      <w:bookmarkStart w:id="0" w:name="OLE_LINK3"/>
      <w:bookmarkStart w:id="1" w:name="OLE_LINK1"/>
      <w:r w:rsidRPr="00803F5C">
        <w:rPr>
          <w:rFonts w:ascii="宋体" w:hAnsi="宋体" w:cs="宋体"/>
          <w:b/>
          <w:bCs/>
          <w:sz w:val="36"/>
          <w:szCs w:val="36"/>
        </w:rPr>
        <w:t>2020</w:t>
      </w:r>
      <w:r w:rsidRPr="00803F5C">
        <w:rPr>
          <w:rFonts w:ascii="宋体" w:hAnsi="宋体" w:cs="宋体" w:hint="eastAsia"/>
          <w:b/>
          <w:bCs/>
          <w:sz w:val="36"/>
          <w:szCs w:val="36"/>
        </w:rPr>
        <w:t>级工商管理专业辅修学位培养方案</w:t>
      </w:r>
    </w:p>
    <w:p w:rsidR="00BA15AD" w:rsidRPr="00803F5C" w:rsidRDefault="00BA15AD" w:rsidP="0076748E">
      <w:pPr>
        <w:spacing w:line="300" w:lineRule="auto"/>
        <w:jc w:val="center"/>
        <w:rPr>
          <w:rFonts w:ascii="宋体" w:cs="Times New Roman"/>
          <w:b/>
          <w:bCs/>
          <w:sz w:val="36"/>
          <w:szCs w:val="36"/>
        </w:rPr>
      </w:pPr>
    </w:p>
    <w:p w:rsidR="00BA15AD" w:rsidRPr="003F0E38" w:rsidRDefault="00BA15AD" w:rsidP="006961DA">
      <w:pPr>
        <w:spacing w:beforeLines="50" w:afterLines="50" w:line="300" w:lineRule="auto"/>
        <w:rPr>
          <w:rFonts w:eastAsia="黑体" w:cs="Times New Roman"/>
          <w:b/>
          <w:bCs/>
          <w:sz w:val="28"/>
          <w:szCs w:val="28"/>
        </w:rPr>
      </w:pPr>
      <w:r w:rsidRPr="003F0E38">
        <w:rPr>
          <w:rFonts w:eastAsia="黑体" w:cs="黑体" w:hint="eastAsia"/>
          <w:b/>
          <w:bCs/>
          <w:sz w:val="28"/>
          <w:szCs w:val="28"/>
        </w:rPr>
        <w:t>一、培养目标</w:t>
      </w:r>
    </w:p>
    <w:p w:rsidR="00BA15AD" w:rsidRPr="003F0E38" w:rsidRDefault="00BA15AD" w:rsidP="00B55E8A">
      <w:pPr>
        <w:autoSpaceDE w:val="0"/>
        <w:autoSpaceDN w:val="0"/>
        <w:adjustRightInd w:val="0"/>
        <w:spacing w:beforeLines="50" w:afterLines="50" w:line="300" w:lineRule="auto"/>
        <w:ind w:firstLineChars="200" w:firstLine="31680"/>
        <w:jc w:val="left"/>
        <w:rPr>
          <w:rFonts w:ascii="宋体" w:cs="Times New Roman"/>
          <w:sz w:val="28"/>
          <w:szCs w:val="28"/>
        </w:rPr>
      </w:pPr>
      <w:r w:rsidRPr="003F0E38">
        <w:rPr>
          <w:rFonts w:ascii="宋体" w:hAnsi="宋体" w:cs="宋体" w:hint="eastAsia"/>
          <w:sz w:val="28"/>
          <w:szCs w:val="28"/>
        </w:rPr>
        <w:t>本专业培养适应现代市场经济需要，德智体美劳全面发展，具备人文精神、科学素养和诚信品质，掌握现代管理理论，具有国际化视野、团队精神、沟通技能，以及企业家潜质，富有创新精神、创业意识、创新创业能力的高素质应用型人才。</w:t>
      </w:r>
    </w:p>
    <w:p w:rsidR="00BA15AD" w:rsidRPr="003F0E38" w:rsidRDefault="00BA15AD" w:rsidP="006961DA">
      <w:pPr>
        <w:spacing w:beforeLines="50" w:afterLines="50" w:line="300" w:lineRule="auto"/>
        <w:rPr>
          <w:rFonts w:eastAsia="黑体" w:cs="Times New Roman"/>
          <w:b/>
          <w:bCs/>
          <w:sz w:val="28"/>
          <w:szCs w:val="28"/>
        </w:rPr>
      </w:pPr>
      <w:r w:rsidRPr="003F0E38">
        <w:rPr>
          <w:rFonts w:eastAsia="黑体" w:cs="黑体" w:hint="eastAsia"/>
          <w:b/>
          <w:bCs/>
          <w:sz w:val="28"/>
          <w:szCs w:val="28"/>
        </w:rPr>
        <w:t>二、毕业要求</w:t>
      </w:r>
    </w:p>
    <w:p w:rsidR="00BA15AD" w:rsidRPr="003F0E38" w:rsidRDefault="00BA15AD" w:rsidP="006961DA">
      <w:pPr>
        <w:spacing w:beforeLines="50" w:afterLines="50" w:line="300" w:lineRule="auto"/>
        <w:ind w:firstLine="420"/>
        <w:rPr>
          <w:rFonts w:cs="Times New Roman"/>
          <w:sz w:val="28"/>
          <w:szCs w:val="28"/>
        </w:rPr>
      </w:pPr>
      <w:r w:rsidRPr="003F0E38">
        <w:rPr>
          <w:rFonts w:ascii="宋体" w:hAnsi="宋体" w:cs="宋体" w:hint="eastAsia"/>
          <w:kern w:val="0"/>
          <w:sz w:val="28"/>
          <w:szCs w:val="28"/>
        </w:rPr>
        <w:t>在正常获得主修专业的学士学位的条件下，修满辅修专业所有课程、完成毕业论文并获得规定的学分，且平均学分绩点不小于</w:t>
      </w:r>
      <w:r w:rsidRPr="003F0E38">
        <w:rPr>
          <w:rFonts w:ascii="Times New Roman" w:hAnsi="Times New Roman" w:cs="Times New Roman"/>
          <w:kern w:val="0"/>
          <w:sz w:val="28"/>
          <w:szCs w:val="28"/>
        </w:rPr>
        <w:t>2.0</w:t>
      </w:r>
      <w:r w:rsidRPr="003F0E38">
        <w:rPr>
          <w:rFonts w:ascii="宋体" w:hAnsi="宋体" w:cs="宋体" w:hint="eastAsia"/>
          <w:kern w:val="0"/>
          <w:sz w:val="28"/>
          <w:szCs w:val="28"/>
        </w:rPr>
        <w:t>者，授予辅修学位。</w:t>
      </w:r>
    </w:p>
    <w:p w:rsidR="00BA15AD" w:rsidRPr="003F0E38" w:rsidRDefault="00BA15AD" w:rsidP="006961DA">
      <w:pPr>
        <w:spacing w:beforeLines="50" w:afterLines="50" w:line="300" w:lineRule="auto"/>
        <w:rPr>
          <w:rFonts w:eastAsia="黑体" w:cs="Times New Roman"/>
          <w:b/>
          <w:bCs/>
          <w:sz w:val="28"/>
          <w:szCs w:val="28"/>
        </w:rPr>
      </w:pPr>
      <w:r w:rsidRPr="003F0E38">
        <w:rPr>
          <w:rFonts w:eastAsia="黑体" w:cs="黑体" w:hint="eastAsia"/>
          <w:b/>
          <w:bCs/>
          <w:sz w:val="28"/>
          <w:szCs w:val="28"/>
        </w:rPr>
        <w:t>三、授予学位：管理学学士</w:t>
      </w:r>
    </w:p>
    <w:p w:rsidR="00BA15AD" w:rsidRPr="003F0E38" w:rsidRDefault="00BA15AD" w:rsidP="00B55E8A">
      <w:pPr>
        <w:spacing w:beforeLines="50" w:afterLines="50" w:line="300" w:lineRule="auto"/>
        <w:ind w:firstLineChars="200" w:firstLine="31680"/>
        <w:rPr>
          <w:rFonts w:ascii="宋体" w:cs="Times New Roman"/>
          <w:sz w:val="28"/>
          <w:szCs w:val="28"/>
        </w:rPr>
      </w:pPr>
      <w:r w:rsidRPr="003F0E38">
        <w:rPr>
          <w:rFonts w:ascii="宋体" w:hAnsi="宋体" w:cs="宋体" w:hint="eastAsia"/>
          <w:sz w:val="28"/>
          <w:szCs w:val="28"/>
        </w:rPr>
        <w:t>学生修满所规定的最低毕业学分，符合武汉科技大学授予学士学位规定，授予管理学学士学位。</w:t>
      </w:r>
    </w:p>
    <w:p w:rsidR="00BA15AD" w:rsidRPr="003F0E38" w:rsidRDefault="00BA15AD" w:rsidP="006961DA">
      <w:pPr>
        <w:spacing w:beforeLines="50" w:afterLines="50" w:line="300" w:lineRule="auto"/>
        <w:rPr>
          <w:rFonts w:eastAsia="黑体" w:cs="Times New Roman"/>
          <w:b/>
          <w:bCs/>
          <w:sz w:val="28"/>
          <w:szCs w:val="28"/>
        </w:rPr>
      </w:pPr>
      <w:r w:rsidRPr="003F0E38">
        <w:rPr>
          <w:rFonts w:eastAsia="黑体" w:cs="黑体" w:hint="eastAsia"/>
          <w:b/>
          <w:bCs/>
          <w:sz w:val="28"/>
          <w:szCs w:val="28"/>
        </w:rPr>
        <w:t>四、毕业学分要求：</w:t>
      </w:r>
      <w:r w:rsidRPr="003F0E38">
        <w:rPr>
          <w:rFonts w:eastAsia="黑体"/>
          <w:b/>
          <w:bCs/>
          <w:sz w:val="28"/>
          <w:szCs w:val="28"/>
        </w:rPr>
        <w:t>40</w:t>
      </w:r>
      <w:r w:rsidRPr="003F0E38">
        <w:rPr>
          <w:rFonts w:eastAsia="黑体" w:cs="黑体" w:hint="eastAsia"/>
          <w:b/>
          <w:bCs/>
          <w:sz w:val="28"/>
          <w:szCs w:val="28"/>
        </w:rPr>
        <w:t>学分</w:t>
      </w:r>
    </w:p>
    <w:p w:rsidR="00BA15AD" w:rsidRPr="003F0E38" w:rsidRDefault="00BA15AD" w:rsidP="006961DA">
      <w:pPr>
        <w:spacing w:beforeLines="50" w:afterLines="50" w:line="300" w:lineRule="auto"/>
        <w:rPr>
          <w:rFonts w:eastAsia="黑体" w:cs="Times New Roman"/>
          <w:sz w:val="28"/>
          <w:szCs w:val="28"/>
          <w:highlight w:val="yellow"/>
        </w:rPr>
      </w:pPr>
      <w:r w:rsidRPr="003F0E38">
        <w:rPr>
          <w:rFonts w:eastAsia="黑体" w:cs="黑体" w:hint="eastAsia"/>
          <w:b/>
          <w:bCs/>
          <w:sz w:val="28"/>
          <w:szCs w:val="28"/>
        </w:rPr>
        <w:t>五、课程设置及学分分布表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2417"/>
        <w:gridCol w:w="843"/>
        <w:gridCol w:w="1282"/>
        <w:gridCol w:w="1260"/>
        <w:gridCol w:w="1593"/>
      </w:tblGrid>
      <w:tr w:rsidR="00BA15AD" w:rsidRPr="003F0E38">
        <w:tc>
          <w:tcPr>
            <w:tcW w:w="806" w:type="dxa"/>
          </w:tcPr>
          <w:p w:rsidR="00BA15AD" w:rsidRPr="003F0E38" w:rsidRDefault="00BA15AD" w:rsidP="006961DA">
            <w:pPr>
              <w:adjustRightInd w:val="0"/>
              <w:spacing w:beforeLines="20" w:line="300" w:lineRule="auto"/>
              <w:jc w:val="center"/>
              <w:rPr>
                <w:rFonts w:cs="Times New Roman"/>
                <w:b/>
                <w:bCs/>
              </w:rPr>
            </w:pPr>
            <w:r w:rsidRPr="003F0E38">
              <w:rPr>
                <w:rFonts w:hAnsi="宋体" w:cs="宋体" w:hint="eastAsia"/>
                <w:b/>
                <w:bCs/>
              </w:rPr>
              <w:t>序号</w:t>
            </w:r>
          </w:p>
        </w:tc>
        <w:tc>
          <w:tcPr>
            <w:tcW w:w="2417" w:type="dxa"/>
          </w:tcPr>
          <w:p w:rsidR="00BA15AD" w:rsidRPr="003F0E38" w:rsidRDefault="00BA15AD" w:rsidP="006961DA">
            <w:pPr>
              <w:adjustRightInd w:val="0"/>
              <w:spacing w:beforeLines="20" w:line="300" w:lineRule="auto"/>
              <w:jc w:val="center"/>
              <w:rPr>
                <w:rFonts w:cs="Times New Roman"/>
                <w:b/>
                <w:bCs/>
              </w:rPr>
            </w:pPr>
            <w:r w:rsidRPr="003F0E38">
              <w:rPr>
                <w:rFonts w:hAnsi="宋体" w:cs="宋体" w:hint="eastAsia"/>
                <w:b/>
                <w:bCs/>
              </w:rPr>
              <w:t>课程名称</w:t>
            </w:r>
          </w:p>
        </w:tc>
        <w:tc>
          <w:tcPr>
            <w:tcW w:w="843" w:type="dxa"/>
          </w:tcPr>
          <w:p w:rsidR="00BA15AD" w:rsidRPr="003F0E38" w:rsidRDefault="00BA15AD" w:rsidP="006961DA">
            <w:pPr>
              <w:adjustRightInd w:val="0"/>
              <w:spacing w:beforeLines="20" w:line="300" w:lineRule="auto"/>
              <w:jc w:val="center"/>
              <w:rPr>
                <w:rFonts w:cs="Times New Roman"/>
                <w:b/>
                <w:bCs/>
              </w:rPr>
            </w:pPr>
            <w:r w:rsidRPr="003F0E38">
              <w:rPr>
                <w:rFonts w:hAnsi="宋体" w:cs="宋体" w:hint="eastAsia"/>
                <w:b/>
                <w:bCs/>
              </w:rPr>
              <w:t>学分</w:t>
            </w:r>
          </w:p>
        </w:tc>
        <w:tc>
          <w:tcPr>
            <w:tcW w:w="1282" w:type="dxa"/>
          </w:tcPr>
          <w:p w:rsidR="00BA15AD" w:rsidRPr="003F0E38" w:rsidRDefault="00BA15AD" w:rsidP="006961DA">
            <w:pPr>
              <w:adjustRightInd w:val="0"/>
              <w:spacing w:beforeLines="20" w:line="300" w:lineRule="auto"/>
              <w:jc w:val="center"/>
              <w:rPr>
                <w:rFonts w:cs="Times New Roman"/>
                <w:b/>
                <w:bCs/>
              </w:rPr>
            </w:pPr>
            <w:r w:rsidRPr="003F0E38">
              <w:rPr>
                <w:rFonts w:hAnsi="宋体" w:cs="宋体" w:hint="eastAsia"/>
                <w:b/>
                <w:bCs/>
              </w:rPr>
              <w:t>学时</w:t>
            </w:r>
            <w:r w:rsidRPr="003F0E38">
              <w:rPr>
                <w:b/>
                <w:bCs/>
              </w:rPr>
              <w:t>/</w:t>
            </w:r>
            <w:r w:rsidRPr="003F0E38">
              <w:rPr>
                <w:rFonts w:hAnsi="宋体" w:cs="宋体" w:hint="eastAsia"/>
                <w:b/>
                <w:bCs/>
              </w:rPr>
              <w:t>周</w:t>
            </w:r>
          </w:p>
        </w:tc>
        <w:tc>
          <w:tcPr>
            <w:tcW w:w="1260" w:type="dxa"/>
          </w:tcPr>
          <w:p w:rsidR="00BA15AD" w:rsidRPr="003F0E38" w:rsidRDefault="00BA15AD" w:rsidP="006961DA">
            <w:pPr>
              <w:adjustRightInd w:val="0"/>
              <w:spacing w:beforeLines="20" w:line="300" w:lineRule="auto"/>
              <w:jc w:val="center"/>
              <w:rPr>
                <w:rFonts w:cs="Times New Roman"/>
                <w:b/>
                <w:bCs/>
              </w:rPr>
            </w:pPr>
            <w:r w:rsidRPr="003F0E38">
              <w:rPr>
                <w:rFonts w:hAnsi="宋体" w:cs="宋体" w:hint="eastAsia"/>
                <w:b/>
                <w:bCs/>
              </w:rPr>
              <w:t>开课学期</w:t>
            </w:r>
          </w:p>
        </w:tc>
        <w:tc>
          <w:tcPr>
            <w:tcW w:w="1593" w:type="dxa"/>
          </w:tcPr>
          <w:p w:rsidR="00BA15AD" w:rsidRPr="003F0E38" w:rsidRDefault="00BA15AD" w:rsidP="006961DA">
            <w:pPr>
              <w:adjustRightInd w:val="0"/>
              <w:spacing w:beforeLines="20" w:line="300" w:lineRule="auto"/>
              <w:jc w:val="center"/>
              <w:rPr>
                <w:rFonts w:hAnsi="宋体" w:cs="Times New Roman"/>
                <w:b/>
                <w:bCs/>
              </w:rPr>
            </w:pPr>
            <w:r w:rsidRPr="003F0E38">
              <w:rPr>
                <w:rFonts w:hAnsi="宋体" w:cs="宋体" w:hint="eastAsia"/>
                <w:b/>
                <w:bCs/>
              </w:rPr>
              <w:t>先修课程</w:t>
            </w: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6748E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管理学</w:t>
            </w:r>
          </w:p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Management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  <w:r w:rsidRPr="003F0E3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会计学</w:t>
            </w:r>
          </w:p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Accounting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6748E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经济法</w:t>
            </w:r>
          </w:p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Economic Law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2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4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6748E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财务管理学</w:t>
            </w:r>
          </w:p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Financial Management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2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4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宋体" w:hint="eastAsia"/>
              </w:rPr>
              <w:t>会计学</w:t>
            </w: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6748E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微观经济学</w:t>
            </w:r>
            <w:r w:rsidRPr="003F0E38">
              <w:rPr>
                <w:rFonts w:ascii="Times New Roman" w:hAnsi="Times New Roman" w:cs="Times New Roman"/>
                <w:kern w:val="0"/>
              </w:rPr>
              <w:t xml:space="preserve"> A</w:t>
            </w:r>
          </w:p>
          <w:p w:rsidR="00BA15AD" w:rsidRPr="003F0E38" w:rsidRDefault="00BA15AD" w:rsidP="0076748E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Microeconomics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2.5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40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2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4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宋体" w:hint="eastAsia"/>
              </w:rPr>
              <w:t>高等数学（一）</w:t>
            </w: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6748E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组织行为学</w:t>
            </w:r>
          </w:p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Organizational Behavior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76748E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5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hAnsi="宋体" w:cs="宋体" w:hint="eastAsia"/>
                <w:b/>
                <w:bCs/>
              </w:rPr>
              <w:t>序号</w:t>
            </w:r>
          </w:p>
        </w:tc>
        <w:tc>
          <w:tcPr>
            <w:tcW w:w="2417" w:type="dxa"/>
          </w:tcPr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hAnsi="宋体" w:cs="宋体" w:hint="eastAsia"/>
                <w:b/>
                <w:bCs/>
              </w:rPr>
              <w:t>课程名称</w:t>
            </w:r>
          </w:p>
        </w:tc>
        <w:tc>
          <w:tcPr>
            <w:tcW w:w="843" w:type="dxa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hAnsi="宋体" w:cs="宋体" w:hint="eastAsia"/>
                <w:b/>
                <w:bCs/>
              </w:rPr>
              <w:t>学分</w:t>
            </w:r>
          </w:p>
        </w:tc>
        <w:tc>
          <w:tcPr>
            <w:tcW w:w="1282" w:type="dxa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hAnsi="宋体" w:cs="宋体" w:hint="eastAsia"/>
                <w:b/>
                <w:bCs/>
              </w:rPr>
              <w:t>学时</w:t>
            </w:r>
            <w:r w:rsidRPr="003F0E38">
              <w:rPr>
                <w:b/>
                <w:bCs/>
              </w:rPr>
              <w:t>/</w:t>
            </w:r>
            <w:r w:rsidRPr="003F0E38">
              <w:rPr>
                <w:rFonts w:hAnsi="宋体" w:cs="宋体" w:hint="eastAsia"/>
                <w:b/>
                <w:bCs/>
              </w:rPr>
              <w:t>周</w:t>
            </w:r>
          </w:p>
        </w:tc>
        <w:tc>
          <w:tcPr>
            <w:tcW w:w="1260" w:type="dxa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hAnsi="宋体" w:cs="宋体" w:hint="eastAsia"/>
                <w:b/>
                <w:bCs/>
              </w:rPr>
              <w:t>开课学期</w:t>
            </w:r>
          </w:p>
        </w:tc>
        <w:tc>
          <w:tcPr>
            <w:tcW w:w="1593" w:type="dxa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hAnsi="宋体" w:cs="宋体" w:hint="eastAsia"/>
                <w:b/>
                <w:bCs/>
              </w:rPr>
              <w:t>先修课程</w:t>
            </w: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7E5678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商务数据分析与应用</w:t>
            </w:r>
          </w:p>
          <w:p w:rsidR="00BA15AD" w:rsidRPr="003F0E38" w:rsidRDefault="00BA15AD" w:rsidP="007E5678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Business Statistical Analysis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2.5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5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市场营销学</w:t>
            </w:r>
          </w:p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Marketing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5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人力资源管理</w:t>
            </w:r>
          </w:p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Human Resource Management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5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宋体" w:hint="eastAsia"/>
              </w:rPr>
              <w:t>服务管理学</w:t>
            </w:r>
          </w:p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Service Management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5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战略管理</w:t>
            </w:r>
          </w:p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Strategic Management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</w:t>
            </w:r>
            <w:r w:rsidRPr="003F0E38">
              <w:rPr>
                <w:rFonts w:ascii="Times New Roman" w:hAnsi="Times New Roman" w:cs="宋体" w:hint="eastAsia"/>
              </w:rPr>
              <w:t>（</w:t>
            </w:r>
            <w:r w:rsidRPr="003F0E38">
              <w:rPr>
                <w:rFonts w:ascii="Times New Roman" w:hAnsi="Times New Roman" w:cs="Times New Roman"/>
              </w:rPr>
              <w:t>6</w:t>
            </w:r>
            <w:r w:rsidRPr="003F0E38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公司治理</w:t>
            </w:r>
          </w:p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Corporate Governance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4</w:t>
            </w:r>
            <w:r w:rsidRPr="003F0E38">
              <w:rPr>
                <w:rFonts w:ascii="Times New Roman" w:hAnsi="Times New Roman" w:cs="宋体" w:hint="eastAsia"/>
                <w:kern w:val="0"/>
              </w:rPr>
              <w:t>（</w:t>
            </w:r>
            <w:r w:rsidRPr="003F0E38">
              <w:rPr>
                <w:rFonts w:ascii="Times New Roman" w:hAnsi="Times New Roman" w:cs="Times New Roman"/>
                <w:kern w:val="0"/>
              </w:rPr>
              <w:t>6</w:t>
            </w:r>
            <w:r w:rsidRPr="003F0E38">
              <w:rPr>
                <w:rFonts w:ascii="Times New Roman" w:hAnsi="Times New Roman" w:cs="宋体" w:hint="eastAsia"/>
                <w:kern w:val="0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宋体" w:hint="eastAsia"/>
                <w:kern w:val="0"/>
              </w:rPr>
              <w:t>创业学</w:t>
            </w:r>
          </w:p>
          <w:p w:rsidR="00BA15AD" w:rsidRPr="003F0E38" w:rsidRDefault="00BA15AD" w:rsidP="00671013">
            <w:pPr>
              <w:widowControl/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Entrepreneurship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32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4</w:t>
            </w:r>
            <w:r w:rsidRPr="003F0E38">
              <w:rPr>
                <w:rFonts w:ascii="Times New Roman" w:hAnsi="Times New Roman" w:cs="宋体" w:hint="eastAsia"/>
                <w:kern w:val="0"/>
              </w:rPr>
              <w:t>（</w:t>
            </w:r>
            <w:r w:rsidRPr="003F0E38">
              <w:rPr>
                <w:rFonts w:ascii="Times New Roman" w:hAnsi="Times New Roman" w:cs="Times New Roman"/>
                <w:kern w:val="0"/>
              </w:rPr>
              <w:t>6</w:t>
            </w:r>
            <w:r w:rsidRPr="003F0E38">
              <w:rPr>
                <w:rFonts w:ascii="Times New Roman" w:hAnsi="Times New Roman" w:cs="宋体" w:hint="eastAsia"/>
                <w:kern w:val="0"/>
              </w:rPr>
              <w:t>）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806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17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宋体" w:hint="eastAsia"/>
              </w:rPr>
              <w:t>毕业论文</w:t>
            </w:r>
          </w:p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  <w:kern w:val="0"/>
              </w:rPr>
              <w:t>Undergraduate Thesis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3F0E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8</w:t>
            </w:r>
            <w:r w:rsidRPr="003F0E38">
              <w:rPr>
                <w:rFonts w:ascii="Times New Roman" w:hAnsi="Times New Roman" w:cs="宋体" w:hint="eastAsia"/>
              </w:rPr>
              <w:t>周</w:t>
            </w:r>
          </w:p>
        </w:tc>
        <w:tc>
          <w:tcPr>
            <w:tcW w:w="1260" w:type="dxa"/>
            <w:vAlign w:val="center"/>
          </w:tcPr>
          <w:p w:rsidR="00BA15AD" w:rsidRPr="003F0E38" w:rsidRDefault="00BA15AD" w:rsidP="0067101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BA15AD" w:rsidRPr="003F0E38">
        <w:tc>
          <w:tcPr>
            <w:tcW w:w="3223" w:type="dxa"/>
            <w:gridSpan w:val="2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宋体" w:hint="eastAsia"/>
              </w:rPr>
              <w:t>总计</w:t>
            </w:r>
          </w:p>
        </w:tc>
        <w:tc>
          <w:tcPr>
            <w:tcW w:w="84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  <w:r w:rsidRPr="003F0E3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82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260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center"/>
          </w:tcPr>
          <w:p w:rsidR="00BA15AD" w:rsidRPr="003F0E38" w:rsidRDefault="00BA15AD" w:rsidP="006961DA">
            <w:pPr>
              <w:adjustRightInd w:val="0"/>
              <w:spacing w:beforeLines="2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eastAsia="黑体" w:cs="Times New Roman"/>
          <w:b/>
          <w:bCs/>
          <w:sz w:val="28"/>
          <w:szCs w:val="28"/>
          <w:highlight w:val="yellow"/>
        </w:rPr>
      </w:pPr>
    </w:p>
    <w:p w:rsidR="00BA15AD" w:rsidRPr="003F0E38" w:rsidRDefault="00BA15AD">
      <w:pPr>
        <w:spacing w:line="300" w:lineRule="auto"/>
        <w:rPr>
          <w:rFonts w:ascii="宋体" w:cs="Times New Roman"/>
          <w:b/>
          <w:bCs/>
        </w:rPr>
      </w:pPr>
    </w:p>
    <w:p w:rsidR="00BA15AD" w:rsidRPr="003F0E38" w:rsidRDefault="00BA15AD">
      <w:pPr>
        <w:spacing w:line="300" w:lineRule="auto"/>
        <w:rPr>
          <w:rFonts w:ascii="Times New Roman" w:hAnsi="Times New Roman" w:cs="Times New Roman"/>
        </w:rPr>
      </w:pPr>
    </w:p>
    <w:p w:rsidR="00BA15AD" w:rsidRPr="003F0E38" w:rsidRDefault="00BA15AD">
      <w:pPr>
        <w:spacing w:line="300" w:lineRule="auto"/>
        <w:rPr>
          <w:rFonts w:ascii="宋体" w:cs="Times New Roman"/>
        </w:rPr>
      </w:pPr>
      <w:r w:rsidRPr="003F0E38">
        <w:rPr>
          <w:rFonts w:ascii="Times New Roman" w:hAnsi="Times New Roman" w:cs="Times New Roman"/>
        </w:rPr>
        <w:t>*</w:t>
      </w:r>
      <w:r w:rsidRPr="003F0E38">
        <w:rPr>
          <w:rFonts w:ascii="宋体" w:hAnsi="宋体" w:cs="宋体" w:hint="eastAsia"/>
          <w:b/>
          <w:bCs/>
        </w:rPr>
        <w:t>附注：</w:t>
      </w:r>
      <w:r w:rsidRPr="003F0E38">
        <w:rPr>
          <w:rFonts w:ascii="宋体" w:hAnsi="宋体" w:cs="宋体" w:hint="eastAsia"/>
        </w:rPr>
        <w:t>开课学期括号外数字表示辅修学期序号，括号内为自然学期序号。</w:t>
      </w:r>
      <w:bookmarkEnd w:id="0"/>
      <w:bookmarkEnd w:id="1"/>
    </w:p>
    <w:sectPr w:rsidR="00BA15AD" w:rsidRPr="003F0E38" w:rsidSect="006E2EC5">
      <w:footerReference w:type="default" r:id="rId7"/>
      <w:pgSz w:w="11906" w:h="16838"/>
      <w:pgMar w:top="1800" w:right="1440" w:bottom="1800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5AD" w:rsidRDefault="00BA15A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A15AD" w:rsidRDefault="00BA15A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5AD" w:rsidRDefault="00BA15A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0;width:9.15pt;height:11pt;z-index:251660288;visibility:visible;mso-wrap-style:none;mso-position-horizontal:center;mso-position-horizontal-relative:margin" filled="f" stroked="f">
          <v:textbox style="mso-fit-shape-to-text:t" inset="0,0,0,0">
            <w:txbxContent>
              <w:p w:rsidR="00BA15AD" w:rsidRDefault="00BA15AD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5AD" w:rsidRDefault="00BA15A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A15AD" w:rsidRDefault="00BA15A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F81CD7"/>
    <w:multiLevelType w:val="singleLevel"/>
    <w:tmpl w:val="9BF81CD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4B46CFD"/>
    <w:multiLevelType w:val="singleLevel"/>
    <w:tmpl w:val="B4B46CFD"/>
    <w:lvl w:ilvl="0">
      <w:start w:val="5"/>
      <w:numFmt w:val="decimal"/>
      <w:suff w:val="space"/>
      <w:lvlText w:val="%1."/>
      <w:lvlJc w:val="left"/>
    </w:lvl>
  </w:abstractNum>
  <w:abstractNum w:abstractNumId="2">
    <w:nsid w:val="ECB5AFB6"/>
    <w:multiLevelType w:val="singleLevel"/>
    <w:tmpl w:val="ECB5AFB6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FFFFF7C"/>
    <w:multiLevelType w:val="singleLevel"/>
    <w:tmpl w:val="2B7EDCC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4">
    <w:nsid w:val="FFFFFF7D"/>
    <w:multiLevelType w:val="singleLevel"/>
    <w:tmpl w:val="AE2E901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5">
    <w:nsid w:val="FFFFFF7E"/>
    <w:multiLevelType w:val="singleLevel"/>
    <w:tmpl w:val="0D6C454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6">
    <w:nsid w:val="FFFFFF7F"/>
    <w:multiLevelType w:val="singleLevel"/>
    <w:tmpl w:val="0BF06C4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7">
    <w:nsid w:val="FFFFFF80"/>
    <w:multiLevelType w:val="singleLevel"/>
    <w:tmpl w:val="A91868B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</w:abstractNum>
  <w:abstractNum w:abstractNumId="8">
    <w:nsid w:val="FFFFFF81"/>
    <w:multiLevelType w:val="singleLevel"/>
    <w:tmpl w:val="3198120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9">
    <w:nsid w:val="FFFFFF82"/>
    <w:multiLevelType w:val="singleLevel"/>
    <w:tmpl w:val="C654214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10">
    <w:nsid w:val="FFFFFF83"/>
    <w:multiLevelType w:val="singleLevel"/>
    <w:tmpl w:val="D8AE1F7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11">
    <w:nsid w:val="FFFFFF88"/>
    <w:multiLevelType w:val="singleLevel"/>
    <w:tmpl w:val="371C8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FFFFFF89"/>
    <w:multiLevelType w:val="singleLevel"/>
    <w:tmpl w:val="44327F4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3">
    <w:nsid w:val="0CBD6B1F"/>
    <w:multiLevelType w:val="multilevel"/>
    <w:tmpl w:val="0CBD6B1F"/>
    <w:lvl w:ilvl="0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1" w:hanging="420"/>
      </w:pPr>
    </w:lvl>
    <w:lvl w:ilvl="2">
      <w:start w:val="1"/>
      <w:numFmt w:val="lowerRoman"/>
      <w:lvlText w:val="%3."/>
      <w:lvlJc w:val="right"/>
      <w:pPr>
        <w:ind w:left="1541" w:hanging="420"/>
      </w:pPr>
    </w:lvl>
    <w:lvl w:ilvl="3">
      <w:start w:val="1"/>
      <w:numFmt w:val="decimal"/>
      <w:lvlText w:val="%4."/>
      <w:lvlJc w:val="left"/>
      <w:pPr>
        <w:ind w:left="1961" w:hanging="420"/>
      </w:pPr>
    </w:lvl>
    <w:lvl w:ilvl="4">
      <w:start w:val="1"/>
      <w:numFmt w:val="lowerLetter"/>
      <w:lvlText w:val="%5)"/>
      <w:lvlJc w:val="left"/>
      <w:pPr>
        <w:ind w:left="2381" w:hanging="420"/>
      </w:pPr>
    </w:lvl>
    <w:lvl w:ilvl="5">
      <w:start w:val="1"/>
      <w:numFmt w:val="lowerRoman"/>
      <w:lvlText w:val="%6."/>
      <w:lvlJc w:val="right"/>
      <w:pPr>
        <w:ind w:left="2801" w:hanging="420"/>
      </w:pPr>
    </w:lvl>
    <w:lvl w:ilvl="6">
      <w:start w:val="1"/>
      <w:numFmt w:val="decimal"/>
      <w:lvlText w:val="%7."/>
      <w:lvlJc w:val="left"/>
      <w:pPr>
        <w:ind w:left="3221" w:hanging="420"/>
      </w:pPr>
    </w:lvl>
    <w:lvl w:ilvl="7">
      <w:start w:val="1"/>
      <w:numFmt w:val="lowerLetter"/>
      <w:lvlText w:val="%8)"/>
      <w:lvlJc w:val="left"/>
      <w:pPr>
        <w:ind w:left="3641" w:hanging="420"/>
      </w:pPr>
    </w:lvl>
    <w:lvl w:ilvl="8">
      <w:start w:val="1"/>
      <w:numFmt w:val="lowerRoman"/>
      <w:lvlText w:val="%9."/>
      <w:lvlJc w:val="right"/>
      <w:pPr>
        <w:ind w:left="4061" w:hanging="420"/>
      </w:pPr>
    </w:lvl>
  </w:abstractNum>
  <w:abstractNum w:abstractNumId="14">
    <w:nsid w:val="0F7A768F"/>
    <w:multiLevelType w:val="multilevel"/>
    <w:tmpl w:val="0F7A768F"/>
    <w:lvl w:ilvl="0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C8B2967"/>
    <w:multiLevelType w:val="hybridMultilevel"/>
    <w:tmpl w:val="E368A728"/>
    <w:lvl w:ilvl="0" w:tplc="3A3C906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04E5803"/>
    <w:multiLevelType w:val="multilevel"/>
    <w:tmpl w:val="304E5803"/>
    <w:lvl w:ilvl="0">
      <w:start w:val="1"/>
      <w:numFmt w:val="bullet"/>
      <w:pStyle w:val="ListNumber3"/>
      <w:lvlText w:val=""/>
      <w:lvlJc w:val="left"/>
      <w:pPr>
        <w:ind w:left="778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198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18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38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5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7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9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1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138" w:hanging="420"/>
      </w:pPr>
      <w:rPr>
        <w:rFonts w:ascii="Wingdings" w:hAnsi="Wingdings" w:cs="Wingdings" w:hint="default"/>
      </w:rPr>
    </w:lvl>
  </w:abstractNum>
  <w:abstractNum w:abstractNumId="17">
    <w:nsid w:val="309455AD"/>
    <w:multiLevelType w:val="multilevel"/>
    <w:tmpl w:val="309455AD"/>
    <w:lvl w:ilvl="0">
      <w:start w:val="2"/>
      <w:numFmt w:val="japaneseCounting"/>
      <w:pStyle w:val="ListBullet5"/>
      <w:lvlText w:val="%1、"/>
      <w:lvlJc w:val="left"/>
      <w:pPr>
        <w:ind w:left="456" w:hanging="456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D191B2F"/>
    <w:multiLevelType w:val="multilevel"/>
    <w:tmpl w:val="3D191B2F"/>
    <w:lvl w:ilvl="0">
      <w:start w:val="1"/>
      <w:numFmt w:val="decimal"/>
      <w:pStyle w:val="ListBullet"/>
      <w:lvlText w:val="%1．"/>
      <w:lvlJc w:val="left"/>
      <w:pPr>
        <w:ind w:left="842" w:hanging="360"/>
      </w:pPr>
      <w:rPr>
        <w:rFonts w:ascii="黑体" w:eastAsia="黑体" w:hAnsi="楷体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AF0BF2"/>
    <w:multiLevelType w:val="multilevel"/>
    <w:tmpl w:val="45AF0BF2"/>
    <w:lvl w:ilvl="0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1" w:hanging="420"/>
      </w:pPr>
    </w:lvl>
    <w:lvl w:ilvl="2">
      <w:start w:val="1"/>
      <w:numFmt w:val="lowerRoman"/>
      <w:lvlText w:val="%3."/>
      <w:lvlJc w:val="right"/>
      <w:pPr>
        <w:ind w:left="1541" w:hanging="420"/>
      </w:pPr>
    </w:lvl>
    <w:lvl w:ilvl="3">
      <w:start w:val="1"/>
      <w:numFmt w:val="decimal"/>
      <w:lvlText w:val="%4."/>
      <w:lvlJc w:val="left"/>
      <w:pPr>
        <w:ind w:left="1961" w:hanging="420"/>
      </w:pPr>
    </w:lvl>
    <w:lvl w:ilvl="4">
      <w:start w:val="1"/>
      <w:numFmt w:val="lowerLetter"/>
      <w:lvlText w:val="%5)"/>
      <w:lvlJc w:val="left"/>
      <w:pPr>
        <w:ind w:left="2381" w:hanging="420"/>
      </w:pPr>
    </w:lvl>
    <w:lvl w:ilvl="5">
      <w:start w:val="1"/>
      <w:numFmt w:val="lowerRoman"/>
      <w:lvlText w:val="%6."/>
      <w:lvlJc w:val="right"/>
      <w:pPr>
        <w:ind w:left="2801" w:hanging="420"/>
      </w:pPr>
    </w:lvl>
    <w:lvl w:ilvl="6">
      <w:start w:val="1"/>
      <w:numFmt w:val="decimal"/>
      <w:lvlText w:val="%7."/>
      <w:lvlJc w:val="left"/>
      <w:pPr>
        <w:ind w:left="3221" w:hanging="420"/>
      </w:pPr>
    </w:lvl>
    <w:lvl w:ilvl="7">
      <w:start w:val="1"/>
      <w:numFmt w:val="lowerLetter"/>
      <w:lvlText w:val="%8)"/>
      <w:lvlJc w:val="left"/>
      <w:pPr>
        <w:ind w:left="3641" w:hanging="420"/>
      </w:pPr>
    </w:lvl>
    <w:lvl w:ilvl="8">
      <w:start w:val="1"/>
      <w:numFmt w:val="lowerRoman"/>
      <w:lvlText w:val="%9."/>
      <w:lvlJc w:val="right"/>
      <w:pPr>
        <w:ind w:left="4061" w:hanging="420"/>
      </w:pPr>
    </w:lvl>
  </w:abstractNum>
  <w:abstractNum w:abstractNumId="20">
    <w:nsid w:val="47431307"/>
    <w:multiLevelType w:val="multilevel"/>
    <w:tmpl w:val="47431307"/>
    <w:lvl w:ilvl="0">
      <w:start w:val="1"/>
      <w:numFmt w:val="decimal"/>
      <w:pStyle w:val="ListBullet3"/>
      <w:lvlText w:val="%1．"/>
      <w:lvlJc w:val="left"/>
      <w:pPr>
        <w:ind w:left="1402" w:hanging="360"/>
      </w:pPr>
      <w:rPr>
        <w:rFonts w:ascii="黑体" w:eastAsia="黑体" w:hAnsi="楷体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1">
    <w:nsid w:val="50DC5E94"/>
    <w:multiLevelType w:val="multilevel"/>
    <w:tmpl w:val="50DC5E94"/>
    <w:lvl w:ilvl="0">
      <w:start w:val="1"/>
      <w:numFmt w:val="bullet"/>
      <w:pStyle w:val="ListNumber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22">
    <w:nsid w:val="55932A3E"/>
    <w:multiLevelType w:val="multilevel"/>
    <w:tmpl w:val="55932A3E"/>
    <w:lvl w:ilvl="0">
      <w:start w:val="1"/>
      <w:numFmt w:val="decimal"/>
      <w:pStyle w:val="ListBullet4"/>
      <w:lvlText w:val="%1."/>
      <w:lvlJc w:val="left"/>
      <w:pPr>
        <w:ind w:left="980" w:hanging="420"/>
      </w:pPr>
      <w:rPr>
        <w:rFonts w:ascii="宋体" w:eastAsia="宋体" w:hAnsi="宋体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3">
    <w:nsid w:val="58D1D625"/>
    <w:multiLevelType w:val="singleLevel"/>
    <w:tmpl w:val="58D1D625"/>
    <w:lvl w:ilvl="0">
      <w:start w:val="7"/>
      <w:numFmt w:val="chineseCounting"/>
      <w:pStyle w:val="ListNumber4"/>
      <w:suff w:val="nothing"/>
      <w:lvlText w:val="%1、"/>
      <w:lvlJc w:val="left"/>
    </w:lvl>
  </w:abstractNum>
  <w:abstractNum w:abstractNumId="24">
    <w:nsid w:val="5E63525B"/>
    <w:multiLevelType w:val="multilevel"/>
    <w:tmpl w:val="5E63525B"/>
    <w:lvl w:ilvl="0">
      <w:start w:val="1"/>
      <w:numFmt w:val="decimal"/>
      <w:pStyle w:val="ListNumber5"/>
      <w:lvlText w:val="%1．"/>
      <w:lvlJc w:val="left"/>
      <w:pPr>
        <w:ind w:left="842" w:hanging="360"/>
      </w:pPr>
      <w:rPr>
        <w:rFonts w:ascii="黑体" w:eastAsia="黑体" w:hAnsi="楷体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5">
    <w:nsid w:val="692F040F"/>
    <w:multiLevelType w:val="multilevel"/>
    <w:tmpl w:val="692F040F"/>
    <w:lvl w:ilvl="0">
      <w:start w:val="1"/>
      <w:numFmt w:val="decimal"/>
      <w:pStyle w:val="ListNumber2"/>
      <w:lvlText w:val="%1."/>
      <w:lvlJc w:val="left"/>
      <w:pPr>
        <w:ind w:left="1462" w:hanging="420"/>
      </w:pPr>
      <w:rPr>
        <w:rFonts w:ascii="宋体" w:eastAsia="宋体" w:hAnsi="宋体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6">
    <w:nsid w:val="7B5F3E5B"/>
    <w:multiLevelType w:val="multilevel"/>
    <w:tmpl w:val="7B5F3E5B"/>
    <w:lvl w:ilvl="0">
      <w:start w:val="1"/>
      <w:numFmt w:val="decimal"/>
      <w:pStyle w:val="ListBullet2"/>
      <w:lvlText w:val="%1．"/>
      <w:lvlJc w:val="left"/>
      <w:pPr>
        <w:ind w:left="1262" w:hanging="360"/>
      </w:pPr>
      <w:rPr>
        <w:rFonts w:ascii="黑体" w:eastAsia="黑体" w:hAnsi="楷体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BFA0248"/>
    <w:multiLevelType w:val="hybridMultilevel"/>
    <w:tmpl w:val="351CCAE4"/>
    <w:lvl w:ilvl="0" w:tplc="C9904C00">
      <w:start w:val="2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1" w:hanging="420"/>
      </w:pPr>
    </w:lvl>
    <w:lvl w:ilvl="2" w:tplc="0409001B">
      <w:start w:val="1"/>
      <w:numFmt w:val="lowerRoman"/>
      <w:lvlText w:val="%3."/>
      <w:lvlJc w:val="right"/>
      <w:pPr>
        <w:ind w:left="1541" w:hanging="420"/>
      </w:pPr>
    </w:lvl>
    <w:lvl w:ilvl="3" w:tplc="0409000F">
      <w:start w:val="1"/>
      <w:numFmt w:val="decimal"/>
      <w:lvlText w:val="%4."/>
      <w:lvlJc w:val="left"/>
      <w:pPr>
        <w:ind w:left="1961" w:hanging="420"/>
      </w:pPr>
    </w:lvl>
    <w:lvl w:ilvl="4" w:tplc="04090019">
      <w:start w:val="1"/>
      <w:numFmt w:val="lowerLetter"/>
      <w:lvlText w:val="%5)"/>
      <w:lvlJc w:val="left"/>
      <w:pPr>
        <w:ind w:left="2381" w:hanging="420"/>
      </w:pPr>
    </w:lvl>
    <w:lvl w:ilvl="5" w:tplc="0409001B">
      <w:start w:val="1"/>
      <w:numFmt w:val="lowerRoman"/>
      <w:lvlText w:val="%6."/>
      <w:lvlJc w:val="right"/>
      <w:pPr>
        <w:ind w:left="2801" w:hanging="420"/>
      </w:pPr>
    </w:lvl>
    <w:lvl w:ilvl="6" w:tplc="0409000F">
      <w:start w:val="1"/>
      <w:numFmt w:val="decimal"/>
      <w:lvlText w:val="%7."/>
      <w:lvlJc w:val="left"/>
      <w:pPr>
        <w:ind w:left="3221" w:hanging="420"/>
      </w:pPr>
    </w:lvl>
    <w:lvl w:ilvl="7" w:tplc="04090019">
      <w:start w:val="1"/>
      <w:numFmt w:val="lowerLetter"/>
      <w:lvlText w:val="%8)"/>
      <w:lvlJc w:val="left"/>
      <w:pPr>
        <w:ind w:left="3641" w:hanging="420"/>
      </w:pPr>
    </w:lvl>
    <w:lvl w:ilvl="8" w:tplc="0409001B">
      <w:start w:val="1"/>
      <w:numFmt w:val="lowerRoman"/>
      <w:lvlText w:val="%9."/>
      <w:lvlJc w:val="right"/>
      <w:pPr>
        <w:ind w:left="4061" w:hanging="42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3"/>
  </w:num>
  <w:num w:numId="11">
    <w:abstractNumId w:val="6"/>
  </w:num>
  <w:num w:numId="12">
    <w:abstractNumId w:val="8"/>
  </w:num>
  <w:num w:numId="13">
    <w:abstractNumId w:val="11"/>
  </w:num>
  <w:num w:numId="14">
    <w:abstractNumId w:val="12"/>
  </w:num>
  <w:num w:numId="15">
    <w:abstractNumId w:val="9"/>
  </w:num>
  <w:num w:numId="16">
    <w:abstractNumId w:val="5"/>
  </w:num>
  <w:num w:numId="17">
    <w:abstractNumId w:val="10"/>
  </w:num>
  <w:num w:numId="18">
    <w:abstractNumId w:val="7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  <w:num w:numId="23">
    <w:abstractNumId w:val="11"/>
  </w:num>
  <w:num w:numId="24">
    <w:abstractNumId w:val="12"/>
  </w:num>
  <w:num w:numId="25">
    <w:abstractNumId w:val="9"/>
  </w:num>
  <w:num w:numId="26">
    <w:abstractNumId w:val="5"/>
  </w:num>
  <w:num w:numId="27">
    <w:abstractNumId w:val="10"/>
  </w:num>
  <w:num w:numId="28">
    <w:abstractNumId w:val="7"/>
  </w:num>
  <w:num w:numId="29">
    <w:abstractNumId w:val="4"/>
  </w:num>
  <w:num w:numId="30">
    <w:abstractNumId w:val="3"/>
  </w:num>
  <w:num w:numId="31">
    <w:abstractNumId w:val="6"/>
  </w:num>
  <w:num w:numId="32">
    <w:abstractNumId w:val="8"/>
  </w:num>
  <w:num w:numId="33">
    <w:abstractNumId w:val="11"/>
  </w:num>
  <w:num w:numId="34">
    <w:abstractNumId w:val="12"/>
  </w:num>
  <w:num w:numId="35">
    <w:abstractNumId w:val="9"/>
  </w:num>
  <w:num w:numId="36">
    <w:abstractNumId w:val="5"/>
  </w:num>
  <w:num w:numId="37">
    <w:abstractNumId w:val="10"/>
  </w:num>
  <w:num w:numId="38">
    <w:abstractNumId w:val="7"/>
  </w:num>
  <w:num w:numId="39">
    <w:abstractNumId w:val="4"/>
  </w:num>
  <w:num w:numId="40">
    <w:abstractNumId w:val="3"/>
  </w:num>
  <w:num w:numId="41">
    <w:abstractNumId w:val="25"/>
  </w:num>
  <w:num w:numId="42">
    <w:abstractNumId w:val="22"/>
  </w:num>
  <w:num w:numId="43">
    <w:abstractNumId w:val="21"/>
  </w:num>
  <w:num w:numId="44">
    <w:abstractNumId w:val="18"/>
  </w:num>
  <w:num w:numId="45">
    <w:abstractNumId w:val="20"/>
  </w:num>
  <w:num w:numId="46">
    <w:abstractNumId w:val="16"/>
  </w:num>
  <w:num w:numId="47">
    <w:abstractNumId w:val="26"/>
  </w:num>
  <w:num w:numId="48">
    <w:abstractNumId w:val="17"/>
  </w:num>
  <w:num w:numId="49">
    <w:abstractNumId w:val="23"/>
  </w:num>
  <w:num w:numId="50">
    <w:abstractNumId w:val="24"/>
  </w:num>
  <w:num w:numId="51">
    <w:abstractNumId w:val="0"/>
  </w:num>
  <w:num w:numId="52">
    <w:abstractNumId w:val="1"/>
  </w:num>
  <w:num w:numId="53">
    <w:abstractNumId w:val="19"/>
  </w:num>
  <w:num w:numId="54">
    <w:abstractNumId w:val="14"/>
  </w:num>
  <w:num w:numId="55">
    <w:abstractNumId w:val="2"/>
  </w:num>
  <w:num w:numId="56">
    <w:abstractNumId w:val="13"/>
  </w:num>
  <w:num w:numId="57">
    <w:abstractNumId w:val="15"/>
  </w:num>
  <w:num w:numId="5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1BE"/>
    <w:rsid w:val="0001564D"/>
    <w:rsid w:val="00017A4E"/>
    <w:rsid w:val="00023418"/>
    <w:rsid w:val="00024B14"/>
    <w:rsid w:val="00025DD1"/>
    <w:rsid w:val="00030C2B"/>
    <w:rsid w:val="00031F30"/>
    <w:rsid w:val="00034CFE"/>
    <w:rsid w:val="00045445"/>
    <w:rsid w:val="0004721B"/>
    <w:rsid w:val="000517B2"/>
    <w:rsid w:val="00051B61"/>
    <w:rsid w:val="000551E2"/>
    <w:rsid w:val="000562AB"/>
    <w:rsid w:val="00061C08"/>
    <w:rsid w:val="00062C89"/>
    <w:rsid w:val="00062FB3"/>
    <w:rsid w:val="00066CC9"/>
    <w:rsid w:val="00067C66"/>
    <w:rsid w:val="0007327D"/>
    <w:rsid w:val="00076BFD"/>
    <w:rsid w:val="00077A32"/>
    <w:rsid w:val="00077CE7"/>
    <w:rsid w:val="00080A1F"/>
    <w:rsid w:val="00083968"/>
    <w:rsid w:val="0009073A"/>
    <w:rsid w:val="00090AB4"/>
    <w:rsid w:val="000923E8"/>
    <w:rsid w:val="000A0DC8"/>
    <w:rsid w:val="000A3EB3"/>
    <w:rsid w:val="000A60CC"/>
    <w:rsid w:val="000B40B7"/>
    <w:rsid w:val="000B50CB"/>
    <w:rsid w:val="000B541E"/>
    <w:rsid w:val="000C6CA6"/>
    <w:rsid w:val="000C6FB3"/>
    <w:rsid w:val="000D7460"/>
    <w:rsid w:val="000E1481"/>
    <w:rsid w:val="000E2146"/>
    <w:rsid w:val="000E24AE"/>
    <w:rsid w:val="000E3F00"/>
    <w:rsid w:val="000E4F36"/>
    <w:rsid w:val="000E5967"/>
    <w:rsid w:val="000F1C5D"/>
    <w:rsid w:val="000F2901"/>
    <w:rsid w:val="000F2AC6"/>
    <w:rsid w:val="00100807"/>
    <w:rsid w:val="0010159A"/>
    <w:rsid w:val="00106247"/>
    <w:rsid w:val="00113423"/>
    <w:rsid w:val="001238DF"/>
    <w:rsid w:val="00135F44"/>
    <w:rsid w:val="00142167"/>
    <w:rsid w:val="00143E8D"/>
    <w:rsid w:val="001466DE"/>
    <w:rsid w:val="00151384"/>
    <w:rsid w:val="00152666"/>
    <w:rsid w:val="001546B0"/>
    <w:rsid w:val="00155910"/>
    <w:rsid w:val="00162251"/>
    <w:rsid w:val="00164F66"/>
    <w:rsid w:val="00170763"/>
    <w:rsid w:val="001720BA"/>
    <w:rsid w:val="00173076"/>
    <w:rsid w:val="00176833"/>
    <w:rsid w:val="00177A34"/>
    <w:rsid w:val="001857BC"/>
    <w:rsid w:val="00191D65"/>
    <w:rsid w:val="00193F1A"/>
    <w:rsid w:val="001A133B"/>
    <w:rsid w:val="001A2BE1"/>
    <w:rsid w:val="001A4A6A"/>
    <w:rsid w:val="001A628A"/>
    <w:rsid w:val="001A6955"/>
    <w:rsid w:val="001B534E"/>
    <w:rsid w:val="001B7924"/>
    <w:rsid w:val="001C1321"/>
    <w:rsid w:val="001D1636"/>
    <w:rsid w:val="001D1CB8"/>
    <w:rsid w:val="001E19D6"/>
    <w:rsid w:val="001E3822"/>
    <w:rsid w:val="001E4ED5"/>
    <w:rsid w:val="001E6513"/>
    <w:rsid w:val="001F055E"/>
    <w:rsid w:val="001F4C0C"/>
    <w:rsid w:val="001F5690"/>
    <w:rsid w:val="001F7C3C"/>
    <w:rsid w:val="00215E09"/>
    <w:rsid w:val="00217BD8"/>
    <w:rsid w:val="00220D34"/>
    <w:rsid w:val="002252CF"/>
    <w:rsid w:val="0023567C"/>
    <w:rsid w:val="00237883"/>
    <w:rsid w:val="002471B2"/>
    <w:rsid w:val="002512BE"/>
    <w:rsid w:val="002512E6"/>
    <w:rsid w:val="00261EBB"/>
    <w:rsid w:val="002671E8"/>
    <w:rsid w:val="002704AF"/>
    <w:rsid w:val="00273F5B"/>
    <w:rsid w:val="00276E19"/>
    <w:rsid w:val="002848DE"/>
    <w:rsid w:val="0028565B"/>
    <w:rsid w:val="00285BB3"/>
    <w:rsid w:val="00295242"/>
    <w:rsid w:val="00295E17"/>
    <w:rsid w:val="002A2714"/>
    <w:rsid w:val="002A3E23"/>
    <w:rsid w:val="002A4EE5"/>
    <w:rsid w:val="002A5C3E"/>
    <w:rsid w:val="002B18BA"/>
    <w:rsid w:val="002B77B5"/>
    <w:rsid w:val="002C2154"/>
    <w:rsid w:val="002C6AE1"/>
    <w:rsid w:val="002C7B7C"/>
    <w:rsid w:val="002D18A9"/>
    <w:rsid w:val="002D2FFE"/>
    <w:rsid w:val="002D7800"/>
    <w:rsid w:val="002D7964"/>
    <w:rsid w:val="002E055B"/>
    <w:rsid w:val="002E3355"/>
    <w:rsid w:val="002E6EC4"/>
    <w:rsid w:val="002E793E"/>
    <w:rsid w:val="002F08EC"/>
    <w:rsid w:val="002F1350"/>
    <w:rsid w:val="002F3BA6"/>
    <w:rsid w:val="002F4CCE"/>
    <w:rsid w:val="002F6A68"/>
    <w:rsid w:val="00307FD7"/>
    <w:rsid w:val="00310C1F"/>
    <w:rsid w:val="00311686"/>
    <w:rsid w:val="00313091"/>
    <w:rsid w:val="00314EEF"/>
    <w:rsid w:val="00317315"/>
    <w:rsid w:val="00317319"/>
    <w:rsid w:val="00321D0B"/>
    <w:rsid w:val="00321EAD"/>
    <w:rsid w:val="00322D4F"/>
    <w:rsid w:val="0032311F"/>
    <w:rsid w:val="003454EF"/>
    <w:rsid w:val="00364E21"/>
    <w:rsid w:val="00371A0E"/>
    <w:rsid w:val="00382A4B"/>
    <w:rsid w:val="00382AF5"/>
    <w:rsid w:val="003868D5"/>
    <w:rsid w:val="003872AF"/>
    <w:rsid w:val="00387D51"/>
    <w:rsid w:val="00392540"/>
    <w:rsid w:val="00397D55"/>
    <w:rsid w:val="003A0DC5"/>
    <w:rsid w:val="003A3CDB"/>
    <w:rsid w:val="003A7A88"/>
    <w:rsid w:val="003A7E3B"/>
    <w:rsid w:val="003B0F0A"/>
    <w:rsid w:val="003C3540"/>
    <w:rsid w:val="003C5B8F"/>
    <w:rsid w:val="003D147F"/>
    <w:rsid w:val="003D2403"/>
    <w:rsid w:val="003D2993"/>
    <w:rsid w:val="003D7660"/>
    <w:rsid w:val="003E4BD9"/>
    <w:rsid w:val="003E7CE8"/>
    <w:rsid w:val="003F0E38"/>
    <w:rsid w:val="003F2683"/>
    <w:rsid w:val="003F3C18"/>
    <w:rsid w:val="003F7C1E"/>
    <w:rsid w:val="00403A60"/>
    <w:rsid w:val="004056DC"/>
    <w:rsid w:val="00406AD4"/>
    <w:rsid w:val="00417192"/>
    <w:rsid w:val="00420CB6"/>
    <w:rsid w:val="00421F04"/>
    <w:rsid w:val="0042743C"/>
    <w:rsid w:val="00435E7E"/>
    <w:rsid w:val="00440227"/>
    <w:rsid w:val="00440F3B"/>
    <w:rsid w:val="004426C2"/>
    <w:rsid w:val="00446DF9"/>
    <w:rsid w:val="00446E7A"/>
    <w:rsid w:val="00447A1A"/>
    <w:rsid w:val="004515B6"/>
    <w:rsid w:val="00452750"/>
    <w:rsid w:val="00452E62"/>
    <w:rsid w:val="004546E8"/>
    <w:rsid w:val="00456098"/>
    <w:rsid w:val="00457BB3"/>
    <w:rsid w:val="0046148A"/>
    <w:rsid w:val="00461ADA"/>
    <w:rsid w:val="00462B90"/>
    <w:rsid w:val="00464D98"/>
    <w:rsid w:val="00470E5A"/>
    <w:rsid w:val="0047570F"/>
    <w:rsid w:val="004877E1"/>
    <w:rsid w:val="00492698"/>
    <w:rsid w:val="004928EB"/>
    <w:rsid w:val="004A5D4C"/>
    <w:rsid w:val="004B17D2"/>
    <w:rsid w:val="004B2036"/>
    <w:rsid w:val="004B375A"/>
    <w:rsid w:val="004B572E"/>
    <w:rsid w:val="004C1B57"/>
    <w:rsid w:val="004C7C40"/>
    <w:rsid w:val="004D15D6"/>
    <w:rsid w:val="004D2249"/>
    <w:rsid w:val="004D2296"/>
    <w:rsid w:val="004D35A4"/>
    <w:rsid w:val="004D61BC"/>
    <w:rsid w:val="004F0C62"/>
    <w:rsid w:val="004F1905"/>
    <w:rsid w:val="004F570E"/>
    <w:rsid w:val="0050028C"/>
    <w:rsid w:val="00502547"/>
    <w:rsid w:val="00502EA9"/>
    <w:rsid w:val="00506DB1"/>
    <w:rsid w:val="00510114"/>
    <w:rsid w:val="00513AF4"/>
    <w:rsid w:val="00515C48"/>
    <w:rsid w:val="0051716C"/>
    <w:rsid w:val="005209DA"/>
    <w:rsid w:val="00523D69"/>
    <w:rsid w:val="0052652E"/>
    <w:rsid w:val="00530C31"/>
    <w:rsid w:val="005325A0"/>
    <w:rsid w:val="005427E4"/>
    <w:rsid w:val="005470DB"/>
    <w:rsid w:val="00550873"/>
    <w:rsid w:val="00552378"/>
    <w:rsid w:val="0056296D"/>
    <w:rsid w:val="00567F53"/>
    <w:rsid w:val="00570404"/>
    <w:rsid w:val="0057061C"/>
    <w:rsid w:val="00576497"/>
    <w:rsid w:val="00581E11"/>
    <w:rsid w:val="00582AF3"/>
    <w:rsid w:val="0059054D"/>
    <w:rsid w:val="00590874"/>
    <w:rsid w:val="00592511"/>
    <w:rsid w:val="005932EC"/>
    <w:rsid w:val="00593F0F"/>
    <w:rsid w:val="0059698A"/>
    <w:rsid w:val="00596C0D"/>
    <w:rsid w:val="005A26A4"/>
    <w:rsid w:val="005A2A28"/>
    <w:rsid w:val="005B058A"/>
    <w:rsid w:val="005B2468"/>
    <w:rsid w:val="005B3FAE"/>
    <w:rsid w:val="005B5036"/>
    <w:rsid w:val="005B6B90"/>
    <w:rsid w:val="005C07BE"/>
    <w:rsid w:val="005C5E06"/>
    <w:rsid w:val="005C7798"/>
    <w:rsid w:val="005D059E"/>
    <w:rsid w:val="005D2DBC"/>
    <w:rsid w:val="005E2ADD"/>
    <w:rsid w:val="005E46DD"/>
    <w:rsid w:val="005E4A10"/>
    <w:rsid w:val="005E534D"/>
    <w:rsid w:val="005E7413"/>
    <w:rsid w:val="00602605"/>
    <w:rsid w:val="00604A33"/>
    <w:rsid w:val="00605386"/>
    <w:rsid w:val="006056E2"/>
    <w:rsid w:val="00606347"/>
    <w:rsid w:val="00607E4C"/>
    <w:rsid w:val="00611E6C"/>
    <w:rsid w:val="006122ED"/>
    <w:rsid w:val="00621D31"/>
    <w:rsid w:val="006275E1"/>
    <w:rsid w:val="0063457C"/>
    <w:rsid w:val="00637E76"/>
    <w:rsid w:val="006436E0"/>
    <w:rsid w:val="006437DE"/>
    <w:rsid w:val="006454BE"/>
    <w:rsid w:val="006471F6"/>
    <w:rsid w:val="00652328"/>
    <w:rsid w:val="00652C22"/>
    <w:rsid w:val="00655F9A"/>
    <w:rsid w:val="00664807"/>
    <w:rsid w:val="00671013"/>
    <w:rsid w:val="006726A5"/>
    <w:rsid w:val="00673143"/>
    <w:rsid w:val="0068056F"/>
    <w:rsid w:val="00685821"/>
    <w:rsid w:val="00687330"/>
    <w:rsid w:val="00693BDF"/>
    <w:rsid w:val="00693EB1"/>
    <w:rsid w:val="0069588A"/>
    <w:rsid w:val="006961DA"/>
    <w:rsid w:val="00697032"/>
    <w:rsid w:val="006A35B8"/>
    <w:rsid w:val="006A61FC"/>
    <w:rsid w:val="006B1E3B"/>
    <w:rsid w:val="006B1EFE"/>
    <w:rsid w:val="006B3DF3"/>
    <w:rsid w:val="006B7E9B"/>
    <w:rsid w:val="006C1DEB"/>
    <w:rsid w:val="006C2F3C"/>
    <w:rsid w:val="006C4900"/>
    <w:rsid w:val="006C6871"/>
    <w:rsid w:val="006D0B8E"/>
    <w:rsid w:val="006D18E0"/>
    <w:rsid w:val="006D1D4C"/>
    <w:rsid w:val="006D2169"/>
    <w:rsid w:val="006D24E9"/>
    <w:rsid w:val="006D7742"/>
    <w:rsid w:val="006D77E4"/>
    <w:rsid w:val="006E2EC5"/>
    <w:rsid w:val="006E4EB5"/>
    <w:rsid w:val="006F566B"/>
    <w:rsid w:val="006F7830"/>
    <w:rsid w:val="006F784E"/>
    <w:rsid w:val="006F7EFE"/>
    <w:rsid w:val="00704A2A"/>
    <w:rsid w:val="00706FA2"/>
    <w:rsid w:val="00711946"/>
    <w:rsid w:val="00711E0F"/>
    <w:rsid w:val="00716266"/>
    <w:rsid w:val="00722112"/>
    <w:rsid w:val="0072261E"/>
    <w:rsid w:val="007321FD"/>
    <w:rsid w:val="0074078E"/>
    <w:rsid w:val="0075098F"/>
    <w:rsid w:val="00750BB9"/>
    <w:rsid w:val="007540F7"/>
    <w:rsid w:val="0076025E"/>
    <w:rsid w:val="00763325"/>
    <w:rsid w:val="00767403"/>
    <w:rsid w:val="0076748E"/>
    <w:rsid w:val="007714DA"/>
    <w:rsid w:val="00774BF2"/>
    <w:rsid w:val="00780795"/>
    <w:rsid w:val="007870A8"/>
    <w:rsid w:val="0079164C"/>
    <w:rsid w:val="00794F06"/>
    <w:rsid w:val="007A0BA4"/>
    <w:rsid w:val="007A3DA9"/>
    <w:rsid w:val="007A4B40"/>
    <w:rsid w:val="007B38CF"/>
    <w:rsid w:val="007B5F8D"/>
    <w:rsid w:val="007B6326"/>
    <w:rsid w:val="007C0B20"/>
    <w:rsid w:val="007C3201"/>
    <w:rsid w:val="007C44DC"/>
    <w:rsid w:val="007C55B4"/>
    <w:rsid w:val="007C6596"/>
    <w:rsid w:val="007D7FC8"/>
    <w:rsid w:val="007E5678"/>
    <w:rsid w:val="007F4F77"/>
    <w:rsid w:val="0080005A"/>
    <w:rsid w:val="008002A3"/>
    <w:rsid w:val="008024C7"/>
    <w:rsid w:val="0080322B"/>
    <w:rsid w:val="00803F5C"/>
    <w:rsid w:val="0080596D"/>
    <w:rsid w:val="00811038"/>
    <w:rsid w:val="00816514"/>
    <w:rsid w:val="00823A1D"/>
    <w:rsid w:val="00825537"/>
    <w:rsid w:val="00832F6A"/>
    <w:rsid w:val="008371CE"/>
    <w:rsid w:val="0084284D"/>
    <w:rsid w:val="00843C53"/>
    <w:rsid w:val="00844966"/>
    <w:rsid w:val="008505A6"/>
    <w:rsid w:val="00851421"/>
    <w:rsid w:val="008537D7"/>
    <w:rsid w:val="00854AC0"/>
    <w:rsid w:val="008551CD"/>
    <w:rsid w:val="00861C5E"/>
    <w:rsid w:val="0086267F"/>
    <w:rsid w:val="00862BAA"/>
    <w:rsid w:val="008636E1"/>
    <w:rsid w:val="00864D07"/>
    <w:rsid w:val="0087033F"/>
    <w:rsid w:val="00877F67"/>
    <w:rsid w:val="00891653"/>
    <w:rsid w:val="0089567D"/>
    <w:rsid w:val="008A62EE"/>
    <w:rsid w:val="008B1295"/>
    <w:rsid w:val="008B5924"/>
    <w:rsid w:val="008B5D22"/>
    <w:rsid w:val="008C39FD"/>
    <w:rsid w:val="008C6F86"/>
    <w:rsid w:val="008C739B"/>
    <w:rsid w:val="008D0252"/>
    <w:rsid w:val="008D6072"/>
    <w:rsid w:val="008D73E6"/>
    <w:rsid w:val="008E2973"/>
    <w:rsid w:val="008E34BC"/>
    <w:rsid w:val="008E5070"/>
    <w:rsid w:val="008E66A8"/>
    <w:rsid w:val="008E6DFE"/>
    <w:rsid w:val="008F03D0"/>
    <w:rsid w:val="008F07F3"/>
    <w:rsid w:val="008F13B8"/>
    <w:rsid w:val="008F561B"/>
    <w:rsid w:val="00901787"/>
    <w:rsid w:val="009031FF"/>
    <w:rsid w:val="0090484A"/>
    <w:rsid w:val="009114D6"/>
    <w:rsid w:val="00911CE9"/>
    <w:rsid w:val="00912524"/>
    <w:rsid w:val="00921B4B"/>
    <w:rsid w:val="00924678"/>
    <w:rsid w:val="0092492F"/>
    <w:rsid w:val="009335F5"/>
    <w:rsid w:val="0094324A"/>
    <w:rsid w:val="009517A6"/>
    <w:rsid w:val="00953861"/>
    <w:rsid w:val="009540DD"/>
    <w:rsid w:val="00960AAB"/>
    <w:rsid w:val="00970E44"/>
    <w:rsid w:val="009800BE"/>
    <w:rsid w:val="009832F5"/>
    <w:rsid w:val="00987FFE"/>
    <w:rsid w:val="00996154"/>
    <w:rsid w:val="0099698C"/>
    <w:rsid w:val="009A163B"/>
    <w:rsid w:val="009A6291"/>
    <w:rsid w:val="009B1E89"/>
    <w:rsid w:val="009B267F"/>
    <w:rsid w:val="009B36BA"/>
    <w:rsid w:val="009B3C24"/>
    <w:rsid w:val="009B5131"/>
    <w:rsid w:val="009B7811"/>
    <w:rsid w:val="009C5A12"/>
    <w:rsid w:val="009C5BAA"/>
    <w:rsid w:val="009C7883"/>
    <w:rsid w:val="009D725C"/>
    <w:rsid w:val="009E0AFB"/>
    <w:rsid w:val="009E1FDD"/>
    <w:rsid w:val="009E5516"/>
    <w:rsid w:val="009F32AA"/>
    <w:rsid w:val="009F36F1"/>
    <w:rsid w:val="009F4A17"/>
    <w:rsid w:val="00A00F93"/>
    <w:rsid w:val="00A07F32"/>
    <w:rsid w:val="00A11B43"/>
    <w:rsid w:val="00A12D55"/>
    <w:rsid w:val="00A167E4"/>
    <w:rsid w:val="00A20B28"/>
    <w:rsid w:val="00A217C3"/>
    <w:rsid w:val="00A22414"/>
    <w:rsid w:val="00A24219"/>
    <w:rsid w:val="00A2624E"/>
    <w:rsid w:val="00A321BE"/>
    <w:rsid w:val="00A32E65"/>
    <w:rsid w:val="00A34469"/>
    <w:rsid w:val="00A435E9"/>
    <w:rsid w:val="00A46541"/>
    <w:rsid w:val="00A515BC"/>
    <w:rsid w:val="00A518CE"/>
    <w:rsid w:val="00A52C66"/>
    <w:rsid w:val="00A55AEF"/>
    <w:rsid w:val="00A56B33"/>
    <w:rsid w:val="00A62DE3"/>
    <w:rsid w:val="00A63273"/>
    <w:rsid w:val="00A63CA8"/>
    <w:rsid w:val="00A726CE"/>
    <w:rsid w:val="00A764BB"/>
    <w:rsid w:val="00A76C3E"/>
    <w:rsid w:val="00A8158B"/>
    <w:rsid w:val="00A85A2A"/>
    <w:rsid w:val="00A9330B"/>
    <w:rsid w:val="00A936A4"/>
    <w:rsid w:val="00A96E5C"/>
    <w:rsid w:val="00A97649"/>
    <w:rsid w:val="00AA464E"/>
    <w:rsid w:val="00AB4650"/>
    <w:rsid w:val="00AB6BEF"/>
    <w:rsid w:val="00AC15B0"/>
    <w:rsid w:val="00AC2CAC"/>
    <w:rsid w:val="00AC5240"/>
    <w:rsid w:val="00AC63FA"/>
    <w:rsid w:val="00AC7D92"/>
    <w:rsid w:val="00AD6B50"/>
    <w:rsid w:val="00AE5192"/>
    <w:rsid w:val="00AE6350"/>
    <w:rsid w:val="00AF212E"/>
    <w:rsid w:val="00AF3F85"/>
    <w:rsid w:val="00AF6096"/>
    <w:rsid w:val="00B01004"/>
    <w:rsid w:val="00B01C8D"/>
    <w:rsid w:val="00B02D73"/>
    <w:rsid w:val="00B1002A"/>
    <w:rsid w:val="00B10A07"/>
    <w:rsid w:val="00B11CC7"/>
    <w:rsid w:val="00B13FC5"/>
    <w:rsid w:val="00B15B2D"/>
    <w:rsid w:val="00B15D4D"/>
    <w:rsid w:val="00B217CC"/>
    <w:rsid w:val="00B42D1F"/>
    <w:rsid w:val="00B439F5"/>
    <w:rsid w:val="00B447EE"/>
    <w:rsid w:val="00B505FD"/>
    <w:rsid w:val="00B55E8A"/>
    <w:rsid w:val="00B64025"/>
    <w:rsid w:val="00B64C75"/>
    <w:rsid w:val="00B7155C"/>
    <w:rsid w:val="00B737E3"/>
    <w:rsid w:val="00B73E4A"/>
    <w:rsid w:val="00B75214"/>
    <w:rsid w:val="00B778B0"/>
    <w:rsid w:val="00B800EA"/>
    <w:rsid w:val="00B820EE"/>
    <w:rsid w:val="00B8212C"/>
    <w:rsid w:val="00B82492"/>
    <w:rsid w:val="00B874C4"/>
    <w:rsid w:val="00B900F1"/>
    <w:rsid w:val="00B91506"/>
    <w:rsid w:val="00B92174"/>
    <w:rsid w:val="00B92CFB"/>
    <w:rsid w:val="00B936C1"/>
    <w:rsid w:val="00B96A6B"/>
    <w:rsid w:val="00B97135"/>
    <w:rsid w:val="00B97C86"/>
    <w:rsid w:val="00BA15AD"/>
    <w:rsid w:val="00BA7AB7"/>
    <w:rsid w:val="00BB1677"/>
    <w:rsid w:val="00BB3D21"/>
    <w:rsid w:val="00BB5CE0"/>
    <w:rsid w:val="00BB73BC"/>
    <w:rsid w:val="00BC4FCA"/>
    <w:rsid w:val="00BC6BD8"/>
    <w:rsid w:val="00BC728E"/>
    <w:rsid w:val="00BC74A0"/>
    <w:rsid w:val="00BC7886"/>
    <w:rsid w:val="00BC7DFF"/>
    <w:rsid w:val="00BD4E34"/>
    <w:rsid w:val="00BD66A2"/>
    <w:rsid w:val="00BF08E9"/>
    <w:rsid w:val="00BF75A5"/>
    <w:rsid w:val="00C00C17"/>
    <w:rsid w:val="00C028E5"/>
    <w:rsid w:val="00C0317F"/>
    <w:rsid w:val="00C11B7C"/>
    <w:rsid w:val="00C14B8C"/>
    <w:rsid w:val="00C20F5C"/>
    <w:rsid w:val="00C2449C"/>
    <w:rsid w:val="00C26932"/>
    <w:rsid w:val="00C2798F"/>
    <w:rsid w:val="00C362CE"/>
    <w:rsid w:val="00C51D9A"/>
    <w:rsid w:val="00C54AAF"/>
    <w:rsid w:val="00C552FD"/>
    <w:rsid w:val="00C609AD"/>
    <w:rsid w:val="00C63A23"/>
    <w:rsid w:val="00C63AA3"/>
    <w:rsid w:val="00C6516F"/>
    <w:rsid w:val="00C65A38"/>
    <w:rsid w:val="00C6692A"/>
    <w:rsid w:val="00C70F73"/>
    <w:rsid w:val="00C73AE3"/>
    <w:rsid w:val="00C77E21"/>
    <w:rsid w:val="00C83C0A"/>
    <w:rsid w:val="00C95ED2"/>
    <w:rsid w:val="00C970F8"/>
    <w:rsid w:val="00C97932"/>
    <w:rsid w:val="00CA3319"/>
    <w:rsid w:val="00CA3963"/>
    <w:rsid w:val="00CA5777"/>
    <w:rsid w:val="00CA6B3F"/>
    <w:rsid w:val="00CB121D"/>
    <w:rsid w:val="00CB1FCD"/>
    <w:rsid w:val="00CB2597"/>
    <w:rsid w:val="00CB365A"/>
    <w:rsid w:val="00CB4A26"/>
    <w:rsid w:val="00CB6AAB"/>
    <w:rsid w:val="00CC037B"/>
    <w:rsid w:val="00CC264A"/>
    <w:rsid w:val="00CC4A38"/>
    <w:rsid w:val="00CD2CB5"/>
    <w:rsid w:val="00CD42D0"/>
    <w:rsid w:val="00CE0B56"/>
    <w:rsid w:val="00CE19FA"/>
    <w:rsid w:val="00CE74A1"/>
    <w:rsid w:val="00CF3402"/>
    <w:rsid w:val="00CF6F4C"/>
    <w:rsid w:val="00CF7A52"/>
    <w:rsid w:val="00D07A74"/>
    <w:rsid w:val="00D22CFD"/>
    <w:rsid w:val="00D2575F"/>
    <w:rsid w:val="00D31FCE"/>
    <w:rsid w:val="00D34C0F"/>
    <w:rsid w:val="00D369CB"/>
    <w:rsid w:val="00D45754"/>
    <w:rsid w:val="00D504CB"/>
    <w:rsid w:val="00D56987"/>
    <w:rsid w:val="00D56E76"/>
    <w:rsid w:val="00D65383"/>
    <w:rsid w:val="00D67EB3"/>
    <w:rsid w:val="00D708A2"/>
    <w:rsid w:val="00D86F07"/>
    <w:rsid w:val="00D9453E"/>
    <w:rsid w:val="00D951DD"/>
    <w:rsid w:val="00D95EE8"/>
    <w:rsid w:val="00D96A02"/>
    <w:rsid w:val="00D97E9E"/>
    <w:rsid w:val="00DA2316"/>
    <w:rsid w:val="00DA599B"/>
    <w:rsid w:val="00DA5B55"/>
    <w:rsid w:val="00DA5CD0"/>
    <w:rsid w:val="00DB3FB1"/>
    <w:rsid w:val="00DB5889"/>
    <w:rsid w:val="00DB7BC6"/>
    <w:rsid w:val="00DC3A0F"/>
    <w:rsid w:val="00DD05D4"/>
    <w:rsid w:val="00DD0609"/>
    <w:rsid w:val="00DD1270"/>
    <w:rsid w:val="00DD17A7"/>
    <w:rsid w:val="00DE6696"/>
    <w:rsid w:val="00DF23D6"/>
    <w:rsid w:val="00DF523B"/>
    <w:rsid w:val="00DF5C59"/>
    <w:rsid w:val="00DF7826"/>
    <w:rsid w:val="00DF7E57"/>
    <w:rsid w:val="00E02EC0"/>
    <w:rsid w:val="00E04EC6"/>
    <w:rsid w:val="00E061AF"/>
    <w:rsid w:val="00E12188"/>
    <w:rsid w:val="00E12A95"/>
    <w:rsid w:val="00E15205"/>
    <w:rsid w:val="00E2081C"/>
    <w:rsid w:val="00E21895"/>
    <w:rsid w:val="00E241A8"/>
    <w:rsid w:val="00E27CEB"/>
    <w:rsid w:val="00E40EBC"/>
    <w:rsid w:val="00E4260A"/>
    <w:rsid w:val="00E44966"/>
    <w:rsid w:val="00E463B9"/>
    <w:rsid w:val="00E51008"/>
    <w:rsid w:val="00E51112"/>
    <w:rsid w:val="00E539B5"/>
    <w:rsid w:val="00E5521F"/>
    <w:rsid w:val="00E55D3D"/>
    <w:rsid w:val="00E56E62"/>
    <w:rsid w:val="00E60042"/>
    <w:rsid w:val="00E617D3"/>
    <w:rsid w:val="00E61971"/>
    <w:rsid w:val="00E711EC"/>
    <w:rsid w:val="00E768C5"/>
    <w:rsid w:val="00E805F0"/>
    <w:rsid w:val="00E81207"/>
    <w:rsid w:val="00E91E0E"/>
    <w:rsid w:val="00E97405"/>
    <w:rsid w:val="00E97EA3"/>
    <w:rsid w:val="00EA1683"/>
    <w:rsid w:val="00EA26FD"/>
    <w:rsid w:val="00EA2A10"/>
    <w:rsid w:val="00EA6A0F"/>
    <w:rsid w:val="00EB1021"/>
    <w:rsid w:val="00EB1947"/>
    <w:rsid w:val="00EB287D"/>
    <w:rsid w:val="00EB39A0"/>
    <w:rsid w:val="00EB39FE"/>
    <w:rsid w:val="00EB743B"/>
    <w:rsid w:val="00EC5BE5"/>
    <w:rsid w:val="00EC5D7E"/>
    <w:rsid w:val="00EC6822"/>
    <w:rsid w:val="00ED5C46"/>
    <w:rsid w:val="00EE2DB1"/>
    <w:rsid w:val="00EE4674"/>
    <w:rsid w:val="00EE7C6C"/>
    <w:rsid w:val="00EE7C7B"/>
    <w:rsid w:val="00EF1704"/>
    <w:rsid w:val="00EF6E76"/>
    <w:rsid w:val="00EF700E"/>
    <w:rsid w:val="00F03D2F"/>
    <w:rsid w:val="00F06D86"/>
    <w:rsid w:val="00F10BC2"/>
    <w:rsid w:val="00F10C7D"/>
    <w:rsid w:val="00F1365F"/>
    <w:rsid w:val="00F16E83"/>
    <w:rsid w:val="00F360E7"/>
    <w:rsid w:val="00F45BBD"/>
    <w:rsid w:val="00F470E3"/>
    <w:rsid w:val="00F51845"/>
    <w:rsid w:val="00F529FE"/>
    <w:rsid w:val="00F60AC3"/>
    <w:rsid w:val="00F61798"/>
    <w:rsid w:val="00F665BB"/>
    <w:rsid w:val="00F711A2"/>
    <w:rsid w:val="00F7722C"/>
    <w:rsid w:val="00F83456"/>
    <w:rsid w:val="00F84DE4"/>
    <w:rsid w:val="00F8545F"/>
    <w:rsid w:val="00F87094"/>
    <w:rsid w:val="00F92DB8"/>
    <w:rsid w:val="00F93BA2"/>
    <w:rsid w:val="00FA18B6"/>
    <w:rsid w:val="00FA3EA0"/>
    <w:rsid w:val="00FA4B58"/>
    <w:rsid w:val="00FA4F8C"/>
    <w:rsid w:val="00FA5979"/>
    <w:rsid w:val="00FB30AB"/>
    <w:rsid w:val="00FB73E1"/>
    <w:rsid w:val="00FC01CC"/>
    <w:rsid w:val="00FC37A4"/>
    <w:rsid w:val="00FC46A1"/>
    <w:rsid w:val="00FC7725"/>
    <w:rsid w:val="00FD5F46"/>
    <w:rsid w:val="00FE2528"/>
    <w:rsid w:val="00FE3B0D"/>
    <w:rsid w:val="00FF43DD"/>
    <w:rsid w:val="00FF608C"/>
    <w:rsid w:val="00FF64BC"/>
    <w:rsid w:val="018B4B06"/>
    <w:rsid w:val="01A6551B"/>
    <w:rsid w:val="02675BA1"/>
    <w:rsid w:val="02D62B29"/>
    <w:rsid w:val="032D37FD"/>
    <w:rsid w:val="047E1884"/>
    <w:rsid w:val="05E20564"/>
    <w:rsid w:val="06293A53"/>
    <w:rsid w:val="07393354"/>
    <w:rsid w:val="079965DE"/>
    <w:rsid w:val="08DA14D2"/>
    <w:rsid w:val="0A5F222A"/>
    <w:rsid w:val="0A956965"/>
    <w:rsid w:val="0B4D065E"/>
    <w:rsid w:val="0D5A546A"/>
    <w:rsid w:val="0F6543A9"/>
    <w:rsid w:val="11530FE5"/>
    <w:rsid w:val="11A71001"/>
    <w:rsid w:val="123F4114"/>
    <w:rsid w:val="129B5ECE"/>
    <w:rsid w:val="12A34F00"/>
    <w:rsid w:val="12A969AC"/>
    <w:rsid w:val="12D26BEB"/>
    <w:rsid w:val="13294075"/>
    <w:rsid w:val="132942C8"/>
    <w:rsid w:val="1668075E"/>
    <w:rsid w:val="168B052B"/>
    <w:rsid w:val="17B13724"/>
    <w:rsid w:val="17D844AB"/>
    <w:rsid w:val="17FA6484"/>
    <w:rsid w:val="1876251D"/>
    <w:rsid w:val="18A560B7"/>
    <w:rsid w:val="18FB04A2"/>
    <w:rsid w:val="19970887"/>
    <w:rsid w:val="1A464C28"/>
    <w:rsid w:val="1A55109A"/>
    <w:rsid w:val="1B3B60F2"/>
    <w:rsid w:val="1B3E6C5E"/>
    <w:rsid w:val="1C166B95"/>
    <w:rsid w:val="1D4F66DA"/>
    <w:rsid w:val="1E9065B7"/>
    <w:rsid w:val="20610BC5"/>
    <w:rsid w:val="20ED1DE5"/>
    <w:rsid w:val="226C196E"/>
    <w:rsid w:val="23460C49"/>
    <w:rsid w:val="236A3282"/>
    <w:rsid w:val="241E07E0"/>
    <w:rsid w:val="243F2DD1"/>
    <w:rsid w:val="24537F24"/>
    <w:rsid w:val="269C1EA2"/>
    <w:rsid w:val="276335B3"/>
    <w:rsid w:val="28010775"/>
    <w:rsid w:val="28447506"/>
    <w:rsid w:val="28515685"/>
    <w:rsid w:val="287D1C7D"/>
    <w:rsid w:val="28E5436B"/>
    <w:rsid w:val="294D6FF7"/>
    <w:rsid w:val="2A6E3327"/>
    <w:rsid w:val="2AE37C4F"/>
    <w:rsid w:val="2B2B4184"/>
    <w:rsid w:val="2C9A48FB"/>
    <w:rsid w:val="2D711F70"/>
    <w:rsid w:val="30EA2FD2"/>
    <w:rsid w:val="31A8457E"/>
    <w:rsid w:val="333801AB"/>
    <w:rsid w:val="353B56D1"/>
    <w:rsid w:val="35B449CE"/>
    <w:rsid w:val="367A4190"/>
    <w:rsid w:val="36863ED3"/>
    <w:rsid w:val="37513A95"/>
    <w:rsid w:val="37E12948"/>
    <w:rsid w:val="38700DF8"/>
    <w:rsid w:val="38867028"/>
    <w:rsid w:val="39781DEA"/>
    <w:rsid w:val="39C300D9"/>
    <w:rsid w:val="3AE73F6A"/>
    <w:rsid w:val="3B0A0235"/>
    <w:rsid w:val="3B704F80"/>
    <w:rsid w:val="3C1C4C0D"/>
    <w:rsid w:val="3C9028D1"/>
    <w:rsid w:val="3DD4016D"/>
    <w:rsid w:val="3EBD0890"/>
    <w:rsid w:val="3ECD668C"/>
    <w:rsid w:val="3F6665D8"/>
    <w:rsid w:val="3FA561A5"/>
    <w:rsid w:val="40463E8C"/>
    <w:rsid w:val="40A23A4B"/>
    <w:rsid w:val="40FF300D"/>
    <w:rsid w:val="413A6FAC"/>
    <w:rsid w:val="41B267A1"/>
    <w:rsid w:val="41E611A6"/>
    <w:rsid w:val="4301469F"/>
    <w:rsid w:val="43485C46"/>
    <w:rsid w:val="440B07AC"/>
    <w:rsid w:val="465E3470"/>
    <w:rsid w:val="47B00D19"/>
    <w:rsid w:val="47B07DAA"/>
    <w:rsid w:val="48860D3F"/>
    <w:rsid w:val="4912173D"/>
    <w:rsid w:val="493D0FB9"/>
    <w:rsid w:val="4AB040A6"/>
    <w:rsid w:val="4B78343A"/>
    <w:rsid w:val="4F4B680B"/>
    <w:rsid w:val="4F77399C"/>
    <w:rsid w:val="51380009"/>
    <w:rsid w:val="51F56F48"/>
    <w:rsid w:val="522B1241"/>
    <w:rsid w:val="52913E87"/>
    <w:rsid w:val="52957946"/>
    <w:rsid w:val="5313446D"/>
    <w:rsid w:val="53AB5B3E"/>
    <w:rsid w:val="5452012B"/>
    <w:rsid w:val="564C2D7B"/>
    <w:rsid w:val="566425BC"/>
    <w:rsid w:val="56AE2325"/>
    <w:rsid w:val="56D21A15"/>
    <w:rsid w:val="585F584D"/>
    <w:rsid w:val="59113F81"/>
    <w:rsid w:val="59690858"/>
    <w:rsid w:val="5A244057"/>
    <w:rsid w:val="5AA91BBF"/>
    <w:rsid w:val="5BC47777"/>
    <w:rsid w:val="5C2E6C1D"/>
    <w:rsid w:val="5CFE1295"/>
    <w:rsid w:val="5E70765A"/>
    <w:rsid w:val="5E715873"/>
    <w:rsid w:val="5F084D24"/>
    <w:rsid w:val="5F385EC3"/>
    <w:rsid w:val="5FAA0850"/>
    <w:rsid w:val="5FB62C58"/>
    <w:rsid w:val="601D5E5B"/>
    <w:rsid w:val="63A96FBE"/>
    <w:rsid w:val="63B449E9"/>
    <w:rsid w:val="63F865CE"/>
    <w:rsid w:val="68264617"/>
    <w:rsid w:val="69B50F0F"/>
    <w:rsid w:val="6AD01A62"/>
    <w:rsid w:val="6B696E4A"/>
    <w:rsid w:val="6CB76D62"/>
    <w:rsid w:val="6D53560D"/>
    <w:rsid w:val="6D5E268B"/>
    <w:rsid w:val="6D9A0D3E"/>
    <w:rsid w:val="6EF239EC"/>
    <w:rsid w:val="6F3F5A1C"/>
    <w:rsid w:val="6FEC7562"/>
    <w:rsid w:val="7135521B"/>
    <w:rsid w:val="716F25A6"/>
    <w:rsid w:val="71A03B23"/>
    <w:rsid w:val="724075CA"/>
    <w:rsid w:val="725D051E"/>
    <w:rsid w:val="7279131B"/>
    <w:rsid w:val="77BC3AF6"/>
    <w:rsid w:val="7803256F"/>
    <w:rsid w:val="790A054B"/>
    <w:rsid w:val="795064FF"/>
    <w:rsid w:val="795C5810"/>
    <w:rsid w:val="79AD495C"/>
    <w:rsid w:val="7BAD0088"/>
    <w:rsid w:val="7DA35042"/>
    <w:rsid w:val="7E0D56F2"/>
    <w:rsid w:val="7E7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4C7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024C7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24C7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24C7"/>
    <w:pPr>
      <w:keepNext/>
      <w:keepLines/>
      <w:widowControl/>
      <w:spacing w:line="480" w:lineRule="auto"/>
      <w:jc w:val="left"/>
      <w:outlineLvl w:val="2"/>
    </w:pPr>
    <w:rPr>
      <w:rFonts w:ascii="Times New Roman" w:eastAsia="黑体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8024C7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8024C7"/>
    <w:pPr>
      <w:keepNext/>
      <w:keepLines/>
      <w:spacing w:before="280" w:after="290" w:line="376" w:lineRule="auto"/>
      <w:outlineLvl w:val="4"/>
    </w:pPr>
    <w:rPr>
      <w:rFonts w:ascii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8024C7"/>
    <w:pPr>
      <w:keepNext/>
      <w:keepLines/>
      <w:spacing w:before="240" w:after="64" w:line="320" w:lineRule="auto"/>
      <w:outlineLvl w:val="5"/>
    </w:pPr>
    <w:rPr>
      <w:rFonts w:ascii="Arial" w:eastAsia="黑体" w:hAnsi="Arial" w:cs="Arial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8024C7"/>
    <w:pPr>
      <w:keepNext/>
      <w:keepLines/>
      <w:spacing w:before="240" w:after="64" w:line="320" w:lineRule="auto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8024C7"/>
    <w:pPr>
      <w:keepNext/>
      <w:keepLines/>
      <w:spacing w:before="240" w:after="64" w:line="320" w:lineRule="auto"/>
      <w:outlineLvl w:val="7"/>
    </w:pPr>
    <w:rPr>
      <w:rFonts w:ascii="Arial" w:eastAsia="黑体" w:hAnsi="Arial" w:cs="Arial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8024C7"/>
    <w:pPr>
      <w:keepNext/>
      <w:keepLines/>
      <w:spacing w:before="240" w:after="64" w:line="320" w:lineRule="auto"/>
      <w:outlineLvl w:val="8"/>
    </w:pPr>
    <w:rPr>
      <w:rFonts w:ascii="Arial" w:eastAsia="黑体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024C7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024C7"/>
    <w:rPr>
      <w:rFonts w:ascii="Arial" w:eastAsia="黑体" w:hAnsi="Arial" w:cs="Arial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024C7"/>
    <w:rPr>
      <w:rFonts w:ascii="Times New Roman" w:eastAsia="黑体" w:hAnsi="Times New Roman" w:cs="Times New Roman"/>
      <w:kern w:val="2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024C7"/>
    <w:rPr>
      <w:rFonts w:ascii="Arial" w:eastAsia="黑体" w:hAnsi="Arial" w:cs="Arial"/>
      <w:b/>
      <w:bCs/>
      <w:kern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024C7"/>
    <w:rPr>
      <w:rFonts w:ascii="Times New Roman" w:hAnsi="Times New Roman" w:cs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024C7"/>
    <w:rPr>
      <w:rFonts w:ascii="Arial" w:eastAsia="黑体" w:hAnsi="Arial" w:cs="Arial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024C7"/>
    <w:rPr>
      <w:rFonts w:ascii="Times New Roman" w:hAnsi="Times New Roman" w:cs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024C7"/>
    <w:rPr>
      <w:rFonts w:ascii="Arial" w:eastAsia="黑体" w:hAnsi="Arial" w:cs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024C7"/>
    <w:rPr>
      <w:rFonts w:ascii="Arial" w:eastAsia="黑体" w:hAnsi="Arial" w:cs="Arial"/>
      <w:kern w:val="2"/>
      <w:sz w:val="21"/>
      <w:szCs w:val="21"/>
    </w:rPr>
  </w:style>
  <w:style w:type="paragraph" w:styleId="MacroText">
    <w:name w:val="macro"/>
    <w:link w:val="MacroTextChar"/>
    <w:uiPriority w:val="99"/>
    <w:semiHidden/>
    <w:rsid w:val="008024C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8024C7"/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List3">
    <w:name w:val="List 3"/>
    <w:basedOn w:val="Normal"/>
    <w:uiPriority w:val="99"/>
    <w:rsid w:val="008024C7"/>
    <w:pPr>
      <w:ind w:leftChars="400" w:left="100" w:hangingChars="200" w:hanging="200"/>
    </w:pPr>
    <w:rPr>
      <w:rFonts w:ascii="Times New Roman" w:hAnsi="Times New Roman" w:cs="Times New Roman"/>
    </w:rPr>
  </w:style>
  <w:style w:type="paragraph" w:styleId="TOC7">
    <w:name w:val="toc 7"/>
    <w:basedOn w:val="Normal"/>
    <w:next w:val="Normal"/>
    <w:autoRedefine/>
    <w:uiPriority w:val="99"/>
    <w:semiHidden/>
    <w:locked/>
    <w:rsid w:val="008024C7"/>
    <w:pPr>
      <w:ind w:leftChars="1200" w:left="2520"/>
    </w:pPr>
    <w:rPr>
      <w:rFonts w:ascii="Times New Roman" w:hAnsi="Times New Roman" w:cs="Times New Roman"/>
    </w:rPr>
  </w:style>
  <w:style w:type="paragraph" w:styleId="ListNumber2">
    <w:name w:val="List Number 2"/>
    <w:basedOn w:val="Normal"/>
    <w:uiPriority w:val="99"/>
    <w:rsid w:val="008024C7"/>
    <w:pPr>
      <w:numPr>
        <w:numId w:val="41"/>
      </w:numPr>
      <w:tabs>
        <w:tab w:val="left" w:pos="780"/>
      </w:tabs>
    </w:pPr>
    <w:rPr>
      <w:rFonts w:ascii="Times New Roman" w:hAnsi="Times New Roman"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8024C7"/>
    <w:pPr>
      <w:ind w:leftChars="200" w:left="420"/>
    </w:pPr>
    <w:rPr>
      <w:rFonts w:ascii="Times New Roman" w:hAnsi="Times New Roman" w:cs="Times New Roman"/>
    </w:rPr>
  </w:style>
  <w:style w:type="paragraph" w:styleId="NoteHeading">
    <w:name w:val="Note Heading"/>
    <w:basedOn w:val="Normal"/>
    <w:next w:val="Normal"/>
    <w:link w:val="NoteHeadingChar"/>
    <w:uiPriority w:val="99"/>
    <w:rsid w:val="008024C7"/>
    <w:pPr>
      <w:jc w:val="center"/>
    </w:pPr>
    <w:rPr>
      <w:rFonts w:ascii="Times New Roman" w:hAnsi="Times New Roman" w:cs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ListBullet4">
    <w:name w:val="List Bullet 4"/>
    <w:basedOn w:val="Normal"/>
    <w:uiPriority w:val="99"/>
    <w:rsid w:val="008024C7"/>
    <w:pPr>
      <w:numPr>
        <w:numId w:val="42"/>
      </w:numPr>
      <w:tabs>
        <w:tab w:val="left" w:pos="1620"/>
      </w:tabs>
    </w:pPr>
    <w:rPr>
      <w:rFonts w:ascii="Times New Roman" w:hAnsi="Times New Roman" w:cs="Times New Roman"/>
    </w:rPr>
  </w:style>
  <w:style w:type="paragraph" w:styleId="Index8">
    <w:name w:val="index 8"/>
    <w:basedOn w:val="Normal"/>
    <w:next w:val="Normal"/>
    <w:autoRedefine/>
    <w:uiPriority w:val="99"/>
    <w:semiHidden/>
    <w:rsid w:val="008024C7"/>
    <w:pPr>
      <w:ind w:leftChars="1400" w:left="1400"/>
    </w:pPr>
    <w:rPr>
      <w:rFonts w:ascii="Times New Roman" w:hAnsi="Times New Roman" w:cs="Times New Roman"/>
    </w:rPr>
  </w:style>
  <w:style w:type="paragraph" w:styleId="E-mailSignature">
    <w:name w:val="E-mail Signature"/>
    <w:basedOn w:val="Normal"/>
    <w:link w:val="E-mailSignatureChar"/>
    <w:uiPriority w:val="99"/>
    <w:rsid w:val="008024C7"/>
    <w:rPr>
      <w:rFonts w:ascii="Times New Roman" w:hAnsi="Times New Roman" w:cs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ListNumber">
    <w:name w:val="List Number"/>
    <w:basedOn w:val="Normal"/>
    <w:uiPriority w:val="99"/>
    <w:rsid w:val="008024C7"/>
    <w:pPr>
      <w:numPr>
        <w:numId w:val="43"/>
      </w:numPr>
      <w:tabs>
        <w:tab w:val="left" w:pos="360"/>
      </w:tabs>
    </w:pPr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rsid w:val="008024C7"/>
    <w:pPr>
      <w:ind w:firstLineChars="200" w:firstLine="420"/>
    </w:pPr>
    <w:rPr>
      <w:rFonts w:ascii="Times New Roman" w:hAnsi="Times New Roman" w:cs="Times New Roman"/>
    </w:rPr>
  </w:style>
  <w:style w:type="paragraph" w:styleId="Caption">
    <w:name w:val="caption"/>
    <w:basedOn w:val="Normal"/>
    <w:next w:val="Normal"/>
    <w:uiPriority w:val="99"/>
    <w:qFormat/>
    <w:locked/>
    <w:rsid w:val="008024C7"/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autoRedefine/>
    <w:uiPriority w:val="99"/>
    <w:semiHidden/>
    <w:rsid w:val="008024C7"/>
    <w:pPr>
      <w:ind w:leftChars="800" w:left="800"/>
    </w:pPr>
    <w:rPr>
      <w:rFonts w:ascii="Times New Roman" w:hAnsi="Times New Roman" w:cs="Times New Roman"/>
    </w:rPr>
  </w:style>
  <w:style w:type="paragraph" w:styleId="ListBullet">
    <w:name w:val="List Bullet"/>
    <w:basedOn w:val="Normal"/>
    <w:uiPriority w:val="99"/>
    <w:rsid w:val="008024C7"/>
    <w:pPr>
      <w:numPr>
        <w:numId w:val="44"/>
      </w:numPr>
      <w:tabs>
        <w:tab w:val="left" w:pos="360"/>
      </w:tabs>
    </w:pPr>
    <w:rPr>
      <w:rFonts w:ascii="Times New Roman" w:hAnsi="Times New Roman" w:cs="Times New Roman"/>
    </w:rPr>
  </w:style>
  <w:style w:type="paragraph" w:styleId="EnvelopeAddress">
    <w:name w:val="envelope address"/>
    <w:basedOn w:val="Normal"/>
    <w:uiPriority w:val="99"/>
    <w:rsid w:val="008024C7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8024C7"/>
    <w:pPr>
      <w:shd w:val="clear" w:color="auto" w:fill="000080"/>
    </w:pPr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024C7"/>
    <w:rPr>
      <w:rFonts w:ascii="Times New Roman" w:hAnsi="Times New Roman" w:cs="Times New Roman"/>
      <w:kern w:val="2"/>
      <w:sz w:val="24"/>
      <w:szCs w:val="24"/>
      <w:shd w:val="clear" w:color="auto" w:fill="000080"/>
    </w:rPr>
  </w:style>
  <w:style w:type="paragraph" w:styleId="TOAHeading">
    <w:name w:val="toa heading"/>
    <w:basedOn w:val="Normal"/>
    <w:next w:val="Normal"/>
    <w:uiPriority w:val="99"/>
    <w:semiHidden/>
    <w:rsid w:val="008024C7"/>
    <w:pPr>
      <w:spacing w:before="120"/>
    </w:pPr>
    <w:rPr>
      <w:rFonts w:ascii="Arial" w:hAnsi="Arial" w:cs="Arial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8024C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024C7"/>
    <w:rPr>
      <w:rFonts w:ascii="Times New Roman" w:eastAsia="宋体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uiPriority w:val="99"/>
    <w:semiHidden/>
    <w:rsid w:val="008024C7"/>
    <w:pPr>
      <w:ind w:leftChars="1000" w:left="1000"/>
    </w:pPr>
    <w:rPr>
      <w:rFonts w:ascii="Times New Roman" w:hAnsi="Times New Roman" w:cs="Times New Roman"/>
    </w:rPr>
  </w:style>
  <w:style w:type="paragraph" w:styleId="Salutation">
    <w:name w:val="Salutation"/>
    <w:basedOn w:val="Normal"/>
    <w:next w:val="Normal"/>
    <w:link w:val="SalutationChar"/>
    <w:uiPriority w:val="99"/>
    <w:rsid w:val="008024C7"/>
    <w:rPr>
      <w:rFonts w:ascii="Times New Roman" w:hAnsi="Times New Roman" w:cs="Times New Roman"/>
    </w:rPr>
  </w:style>
  <w:style w:type="character" w:customStyle="1" w:styleId="SalutationChar">
    <w:name w:val="Salutation Char"/>
    <w:basedOn w:val="DefaultParagraphFont"/>
    <w:link w:val="Salutation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024C7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024C7"/>
    <w:rPr>
      <w:rFonts w:ascii="Times New Roman" w:hAnsi="Times New Roman" w:cs="Times New Roman"/>
      <w:kern w:val="2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8024C7"/>
    <w:pPr>
      <w:ind w:leftChars="2100" w:left="100"/>
    </w:pPr>
    <w:rPr>
      <w:rFonts w:ascii="Times New Roman" w:hAnsi="Times New Roman" w:cs="Times New Roman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ListBullet3">
    <w:name w:val="List Bullet 3"/>
    <w:basedOn w:val="Normal"/>
    <w:uiPriority w:val="99"/>
    <w:rsid w:val="008024C7"/>
    <w:pPr>
      <w:numPr>
        <w:numId w:val="45"/>
      </w:numPr>
      <w:tabs>
        <w:tab w:val="left" w:pos="1200"/>
      </w:tabs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rsid w:val="008024C7"/>
    <w:pPr>
      <w:spacing w:after="120"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024C7"/>
    <w:pPr>
      <w:ind w:firstLineChars="171" w:firstLine="359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024C7"/>
    <w:rPr>
      <w:rFonts w:ascii="Times New Roman" w:eastAsia="宋体" w:hAnsi="Times New Roman" w:cs="Times New Roman"/>
    </w:rPr>
  </w:style>
  <w:style w:type="paragraph" w:styleId="ListNumber3">
    <w:name w:val="List Number 3"/>
    <w:basedOn w:val="Normal"/>
    <w:uiPriority w:val="99"/>
    <w:rsid w:val="008024C7"/>
    <w:pPr>
      <w:numPr>
        <w:numId w:val="46"/>
      </w:numPr>
      <w:tabs>
        <w:tab w:val="left" w:pos="1200"/>
      </w:tabs>
    </w:pPr>
    <w:rPr>
      <w:rFonts w:ascii="Times New Roman" w:hAnsi="Times New Roman" w:cs="Times New Roman"/>
    </w:rPr>
  </w:style>
  <w:style w:type="paragraph" w:styleId="List2">
    <w:name w:val="List 2"/>
    <w:basedOn w:val="Normal"/>
    <w:uiPriority w:val="99"/>
    <w:rsid w:val="008024C7"/>
    <w:pPr>
      <w:ind w:leftChars="200" w:left="100" w:hangingChars="200" w:hanging="200"/>
    </w:pPr>
    <w:rPr>
      <w:rFonts w:ascii="Times New Roman" w:hAnsi="Times New Roman" w:cs="Times New Roman"/>
    </w:rPr>
  </w:style>
  <w:style w:type="paragraph" w:styleId="ListContinue">
    <w:name w:val="List Continue"/>
    <w:basedOn w:val="Normal"/>
    <w:uiPriority w:val="99"/>
    <w:rsid w:val="008024C7"/>
    <w:pPr>
      <w:spacing w:after="120"/>
      <w:ind w:leftChars="200" w:left="420"/>
    </w:pPr>
    <w:rPr>
      <w:rFonts w:ascii="Times New Roman" w:hAnsi="Times New Roman" w:cs="Times New Roman"/>
    </w:rPr>
  </w:style>
  <w:style w:type="paragraph" w:styleId="BlockText">
    <w:name w:val="Block Text"/>
    <w:basedOn w:val="Normal"/>
    <w:uiPriority w:val="99"/>
    <w:rsid w:val="008024C7"/>
    <w:pPr>
      <w:spacing w:after="120"/>
      <w:ind w:leftChars="700" w:left="1440" w:rightChars="700" w:right="1440"/>
    </w:pPr>
    <w:rPr>
      <w:rFonts w:ascii="Times New Roman" w:hAnsi="Times New Roman" w:cs="Times New Roman"/>
    </w:rPr>
  </w:style>
  <w:style w:type="paragraph" w:styleId="ListBullet2">
    <w:name w:val="List Bullet 2"/>
    <w:basedOn w:val="Normal"/>
    <w:uiPriority w:val="99"/>
    <w:rsid w:val="008024C7"/>
    <w:pPr>
      <w:numPr>
        <w:numId w:val="47"/>
      </w:numPr>
      <w:tabs>
        <w:tab w:val="left" w:pos="780"/>
      </w:tabs>
    </w:pPr>
    <w:rPr>
      <w:rFonts w:ascii="Times New Roman" w:hAnsi="Times New Roman" w:cs="Times New Roman"/>
    </w:rPr>
  </w:style>
  <w:style w:type="paragraph" w:styleId="HTMLAddress">
    <w:name w:val="HTML Address"/>
    <w:basedOn w:val="Normal"/>
    <w:link w:val="HTMLAddressChar"/>
    <w:uiPriority w:val="99"/>
    <w:rsid w:val="008024C7"/>
    <w:rPr>
      <w:rFonts w:ascii="Times New Roman" w:hAnsi="Times New Roman" w:cs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8024C7"/>
    <w:rPr>
      <w:rFonts w:ascii="Times New Roman" w:hAnsi="Times New Roman" w:cs="Times New Roman"/>
      <w:i/>
      <w:iCs/>
      <w:kern w:val="2"/>
      <w:sz w:val="24"/>
      <w:szCs w:val="24"/>
    </w:rPr>
  </w:style>
  <w:style w:type="paragraph" w:styleId="Index4">
    <w:name w:val="index 4"/>
    <w:basedOn w:val="Normal"/>
    <w:next w:val="Normal"/>
    <w:autoRedefine/>
    <w:uiPriority w:val="99"/>
    <w:semiHidden/>
    <w:rsid w:val="008024C7"/>
    <w:pPr>
      <w:ind w:leftChars="600" w:left="600"/>
    </w:pPr>
    <w:rPr>
      <w:rFonts w:ascii="Times New Roman" w:hAnsi="Times New Roman" w:cs="Times New Roman"/>
    </w:rPr>
  </w:style>
  <w:style w:type="paragraph" w:styleId="TOC5">
    <w:name w:val="toc 5"/>
    <w:basedOn w:val="Normal"/>
    <w:next w:val="Normal"/>
    <w:autoRedefine/>
    <w:uiPriority w:val="99"/>
    <w:semiHidden/>
    <w:locked/>
    <w:rsid w:val="008024C7"/>
    <w:pPr>
      <w:ind w:leftChars="800" w:left="1680"/>
    </w:pPr>
    <w:rPr>
      <w:rFonts w:ascii="Times New Roman" w:hAnsi="Times New Roman" w:cs="Times New Roman"/>
    </w:rPr>
  </w:style>
  <w:style w:type="paragraph" w:styleId="TOC3">
    <w:name w:val="toc 3"/>
    <w:basedOn w:val="Normal"/>
    <w:next w:val="Normal"/>
    <w:autoRedefine/>
    <w:uiPriority w:val="99"/>
    <w:semiHidden/>
    <w:locked/>
    <w:rsid w:val="008024C7"/>
    <w:pPr>
      <w:ind w:leftChars="400" w:left="840"/>
    </w:pPr>
    <w:rPr>
      <w:rFonts w:ascii="Times New Roman" w:hAnsi="Times New Roman" w:cs="Times New Roman"/>
    </w:rPr>
  </w:style>
  <w:style w:type="paragraph" w:styleId="PlainText">
    <w:name w:val="Plain Text"/>
    <w:basedOn w:val="Normal"/>
    <w:link w:val="PlainTextChar"/>
    <w:uiPriority w:val="99"/>
    <w:rsid w:val="008024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024C7"/>
    <w:rPr>
      <w:rFonts w:ascii="宋体" w:eastAsia="宋体" w:hAnsi="宋体" w:cs="宋体"/>
      <w:kern w:val="0"/>
      <w:sz w:val="24"/>
      <w:szCs w:val="24"/>
    </w:rPr>
  </w:style>
  <w:style w:type="paragraph" w:styleId="ListBullet5">
    <w:name w:val="List Bullet 5"/>
    <w:basedOn w:val="Normal"/>
    <w:uiPriority w:val="99"/>
    <w:rsid w:val="008024C7"/>
    <w:pPr>
      <w:numPr>
        <w:numId w:val="48"/>
      </w:numPr>
      <w:tabs>
        <w:tab w:val="left" w:pos="2040"/>
      </w:tabs>
    </w:pPr>
    <w:rPr>
      <w:rFonts w:ascii="Times New Roman" w:hAnsi="Times New Roman" w:cs="Times New Roman"/>
    </w:rPr>
  </w:style>
  <w:style w:type="paragraph" w:styleId="ListNumber4">
    <w:name w:val="List Number 4"/>
    <w:basedOn w:val="Normal"/>
    <w:uiPriority w:val="99"/>
    <w:rsid w:val="008024C7"/>
    <w:pPr>
      <w:numPr>
        <w:numId w:val="49"/>
      </w:numPr>
      <w:tabs>
        <w:tab w:val="left" w:pos="1620"/>
      </w:tabs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locked/>
    <w:rsid w:val="008024C7"/>
    <w:pPr>
      <w:ind w:leftChars="1400" w:left="2940"/>
    </w:pPr>
    <w:rPr>
      <w:rFonts w:ascii="Times New Roman" w:hAnsi="Times New Roman"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8024C7"/>
    <w:pPr>
      <w:ind w:leftChars="400" w:left="400"/>
    </w:pPr>
    <w:rPr>
      <w:rFonts w:ascii="Times New Roman" w:hAnsi="Times New Roman" w:cs="Times New Roman"/>
    </w:rPr>
  </w:style>
  <w:style w:type="paragraph" w:styleId="Date">
    <w:name w:val="Date"/>
    <w:basedOn w:val="Normal"/>
    <w:next w:val="Normal"/>
    <w:link w:val="DateChar"/>
    <w:uiPriority w:val="99"/>
    <w:rsid w:val="008024C7"/>
    <w:pPr>
      <w:ind w:leftChars="2500" w:left="100"/>
    </w:pPr>
    <w:rPr>
      <w:rFonts w:ascii="Times New Roman" w:hAnsi="Times New Roman" w:cs="Times New Roman"/>
    </w:rPr>
  </w:style>
  <w:style w:type="character" w:customStyle="1" w:styleId="DateChar">
    <w:name w:val="Date Char"/>
    <w:basedOn w:val="DefaultParagraphFont"/>
    <w:link w:val="Date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024C7"/>
    <w:pPr>
      <w:spacing w:after="120" w:line="480" w:lineRule="auto"/>
      <w:ind w:leftChars="200" w:left="420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8024C7"/>
    <w:pPr>
      <w:snapToGrid w:val="0"/>
      <w:jc w:val="left"/>
    </w:pPr>
    <w:rPr>
      <w:rFonts w:ascii="Times New Roman" w:hAnsi="Times New Roman" w:cs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ListContinue5">
    <w:name w:val="List Continue 5"/>
    <w:basedOn w:val="Normal"/>
    <w:uiPriority w:val="99"/>
    <w:rsid w:val="008024C7"/>
    <w:pPr>
      <w:spacing w:after="120"/>
      <w:ind w:leftChars="1000" w:left="210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024C7"/>
    <w:rPr>
      <w:rFonts w:ascii="Times New Roman" w:hAnsi="Times New Roman" w:cs="Times New Roman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024C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024C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24C7"/>
    <w:rPr>
      <w:sz w:val="18"/>
      <w:szCs w:val="18"/>
    </w:rPr>
  </w:style>
  <w:style w:type="paragraph" w:styleId="EnvelopeReturn">
    <w:name w:val="envelope return"/>
    <w:basedOn w:val="Normal"/>
    <w:uiPriority w:val="99"/>
    <w:rsid w:val="008024C7"/>
    <w:pPr>
      <w:snapToGrid w:val="0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rsid w:val="00802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24C7"/>
    <w:rPr>
      <w:sz w:val="18"/>
      <w:szCs w:val="18"/>
    </w:rPr>
  </w:style>
  <w:style w:type="paragraph" w:styleId="Signature">
    <w:name w:val="Signature"/>
    <w:basedOn w:val="Normal"/>
    <w:link w:val="SignatureChar"/>
    <w:uiPriority w:val="99"/>
    <w:rsid w:val="008024C7"/>
    <w:pPr>
      <w:ind w:leftChars="2100" w:left="100"/>
    </w:pPr>
    <w:rPr>
      <w:rFonts w:ascii="Times New Roman" w:hAnsi="Times New Roman"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locked/>
    <w:rsid w:val="008024C7"/>
    <w:rPr>
      <w:rFonts w:ascii="Times New Roman" w:hAnsi="Times New Roman" w:cs="Times New Roman"/>
    </w:rPr>
  </w:style>
  <w:style w:type="paragraph" w:styleId="ListContinue4">
    <w:name w:val="List Continue 4"/>
    <w:basedOn w:val="Normal"/>
    <w:uiPriority w:val="99"/>
    <w:rsid w:val="008024C7"/>
    <w:pPr>
      <w:spacing w:after="120"/>
      <w:ind w:leftChars="800" w:left="1680"/>
    </w:pPr>
    <w:rPr>
      <w:rFonts w:ascii="Times New Roman" w:hAnsi="Times New Roman" w:cs="Times New Roman"/>
    </w:rPr>
  </w:style>
  <w:style w:type="paragraph" w:styleId="TOC4">
    <w:name w:val="toc 4"/>
    <w:basedOn w:val="Normal"/>
    <w:next w:val="Normal"/>
    <w:autoRedefine/>
    <w:uiPriority w:val="99"/>
    <w:semiHidden/>
    <w:locked/>
    <w:rsid w:val="008024C7"/>
    <w:pPr>
      <w:ind w:leftChars="600" w:left="1260"/>
    </w:pPr>
    <w:rPr>
      <w:rFonts w:ascii="Times New Roman" w:hAnsi="Times New Roman"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8024C7"/>
  </w:style>
  <w:style w:type="paragraph" w:styleId="IndexHeading">
    <w:name w:val="index heading"/>
    <w:basedOn w:val="Normal"/>
    <w:next w:val="Index1"/>
    <w:uiPriority w:val="99"/>
    <w:semiHidden/>
    <w:rsid w:val="008024C7"/>
    <w:rPr>
      <w:rFonts w:ascii="Arial" w:hAnsi="Arial" w:cs="Arial"/>
      <w:b/>
      <w:bCs/>
    </w:rPr>
  </w:style>
  <w:style w:type="paragraph" w:styleId="Subtitle">
    <w:name w:val="Subtitle"/>
    <w:basedOn w:val="Normal"/>
    <w:link w:val="SubtitleChar"/>
    <w:uiPriority w:val="99"/>
    <w:qFormat/>
    <w:locked/>
    <w:rsid w:val="008024C7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024C7"/>
    <w:rPr>
      <w:rFonts w:ascii="Arial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uiPriority w:val="99"/>
    <w:rsid w:val="008024C7"/>
    <w:pPr>
      <w:numPr>
        <w:numId w:val="50"/>
      </w:numPr>
      <w:tabs>
        <w:tab w:val="left" w:pos="2040"/>
      </w:tabs>
    </w:pPr>
    <w:rPr>
      <w:rFonts w:ascii="Times New Roman" w:hAnsi="Times New Roman" w:cs="Times New Roman"/>
    </w:rPr>
  </w:style>
  <w:style w:type="paragraph" w:styleId="List">
    <w:name w:val="List"/>
    <w:basedOn w:val="Normal"/>
    <w:uiPriority w:val="99"/>
    <w:rsid w:val="008024C7"/>
    <w:pPr>
      <w:ind w:left="200" w:hangingChars="200" w:hanging="200"/>
    </w:pPr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8024C7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024C7"/>
    <w:rPr>
      <w:rFonts w:ascii="Times New Roman" w:hAnsi="Times New Roman" w:cs="Times New Roman"/>
      <w:kern w:val="2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locked/>
    <w:rsid w:val="008024C7"/>
    <w:pPr>
      <w:ind w:leftChars="1000" w:left="2100"/>
    </w:pPr>
    <w:rPr>
      <w:rFonts w:ascii="Times New Roman" w:hAnsi="Times New Roman" w:cs="Times New Roman"/>
    </w:rPr>
  </w:style>
  <w:style w:type="paragraph" w:styleId="List5">
    <w:name w:val="List 5"/>
    <w:basedOn w:val="Normal"/>
    <w:uiPriority w:val="99"/>
    <w:rsid w:val="008024C7"/>
    <w:pPr>
      <w:ind w:leftChars="800" w:left="100" w:hangingChars="200" w:hanging="200"/>
    </w:pPr>
    <w:rPr>
      <w:rFonts w:ascii="Times New Roman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rsid w:val="008024C7"/>
    <w:pPr>
      <w:spacing w:after="120"/>
      <w:ind w:leftChars="200" w:left="420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024C7"/>
    <w:rPr>
      <w:rFonts w:ascii="Times New Roman" w:hAnsi="Times New Roman" w:cs="Times New Roman"/>
      <w:kern w:val="2"/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rsid w:val="008024C7"/>
    <w:pPr>
      <w:ind w:leftChars="1200" w:left="1200"/>
    </w:pPr>
    <w:rPr>
      <w:rFonts w:ascii="Times New Roman" w:hAnsi="Times New Roman" w:cs="Times New Roman"/>
    </w:rPr>
  </w:style>
  <w:style w:type="paragraph" w:styleId="Index9">
    <w:name w:val="index 9"/>
    <w:basedOn w:val="Normal"/>
    <w:next w:val="Normal"/>
    <w:autoRedefine/>
    <w:uiPriority w:val="99"/>
    <w:semiHidden/>
    <w:rsid w:val="008024C7"/>
    <w:pPr>
      <w:ind w:leftChars="1600" w:left="1600"/>
    </w:pPr>
    <w:rPr>
      <w:rFonts w:ascii="Times New Roman" w:hAnsi="Times New Roman"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8024C7"/>
    <w:pPr>
      <w:ind w:leftChars="200" w:left="200" w:hangingChars="200" w:hanging="200"/>
    </w:pPr>
    <w:rPr>
      <w:rFonts w:ascii="Times New Roman" w:hAnsi="Times New Roman" w:cs="Times New Roman"/>
    </w:rPr>
  </w:style>
  <w:style w:type="paragraph" w:styleId="TOC2">
    <w:name w:val="toc 2"/>
    <w:basedOn w:val="Normal"/>
    <w:next w:val="Normal"/>
    <w:autoRedefine/>
    <w:uiPriority w:val="99"/>
    <w:semiHidden/>
    <w:locked/>
    <w:rsid w:val="008024C7"/>
    <w:pPr>
      <w:ind w:leftChars="200" w:left="42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locked/>
    <w:rsid w:val="008024C7"/>
    <w:pPr>
      <w:ind w:leftChars="1600" w:left="3360"/>
    </w:pPr>
    <w:rPr>
      <w:rFonts w:ascii="Times New Roman" w:hAnsi="Times New Roman" w:cs="Times New Roman"/>
    </w:rPr>
  </w:style>
  <w:style w:type="paragraph" w:styleId="BodyText2">
    <w:name w:val="Body Text 2"/>
    <w:basedOn w:val="Normal"/>
    <w:link w:val="BodyText2Char"/>
    <w:uiPriority w:val="99"/>
    <w:rsid w:val="008024C7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024C7"/>
    <w:rPr>
      <w:rFonts w:ascii="Times New Roman" w:hAnsi="Times New Roman" w:cs="Times New Roman"/>
      <w:kern w:val="2"/>
      <w:sz w:val="24"/>
      <w:szCs w:val="24"/>
    </w:rPr>
  </w:style>
  <w:style w:type="paragraph" w:styleId="List4">
    <w:name w:val="List 4"/>
    <w:basedOn w:val="Normal"/>
    <w:uiPriority w:val="99"/>
    <w:rsid w:val="008024C7"/>
    <w:pPr>
      <w:ind w:leftChars="600" w:left="100" w:hangingChars="200" w:hanging="200"/>
    </w:pPr>
    <w:rPr>
      <w:rFonts w:ascii="Times New Roman" w:hAnsi="Times New Roman" w:cs="Times New Roman"/>
    </w:rPr>
  </w:style>
  <w:style w:type="paragraph" w:styleId="ListContinue2">
    <w:name w:val="List Continue 2"/>
    <w:basedOn w:val="Normal"/>
    <w:uiPriority w:val="99"/>
    <w:rsid w:val="008024C7"/>
    <w:pPr>
      <w:spacing w:after="120"/>
      <w:ind w:leftChars="400" w:left="840"/>
    </w:pPr>
    <w:rPr>
      <w:rFonts w:ascii="Times New Roman" w:hAnsi="Times New Roman" w:cs="Times New Roman"/>
    </w:rPr>
  </w:style>
  <w:style w:type="paragraph" w:styleId="MessageHeader">
    <w:name w:val="Message Header"/>
    <w:basedOn w:val="Normal"/>
    <w:link w:val="MessageHeaderChar"/>
    <w:uiPriority w:val="99"/>
    <w:rsid w:val="008024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8024C7"/>
    <w:rPr>
      <w:rFonts w:ascii="Arial" w:hAnsi="Arial" w:cs="Arial"/>
      <w:kern w:val="2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rsid w:val="008024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024C7"/>
    <w:rPr>
      <w:rFonts w:ascii="宋体" w:eastAsia="宋体" w:hAnsi="宋体" w:cs="宋体"/>
      <w:kern w:val="0"/>
      <w:sz w:val="24"/>
      <w:szCs w:val="24"/>
    </w:rPr>
  </w:style>
  <w:style w:type="paragraph" w:styleId="NormalWeb">
    <w:name w:val="Normal (Web)"/>
    <w:basedOn w:val="Normal"/>
    <w:uiPriority w:val="99"/>
    <w:rsid w:val="008024C7"/>
    <w:pPr>
      <w:widowControl/>
      <w:spacing w:before="100" w:beforeAutospacing="1" w:after="100" w:afterAutospacing="1" w:line="360" w:lineRule="auto"/>
      <w:jc w:val="left"/>
    </w:pPr>
    <w:rPr>
      <w:rFonts w:ascii="Arial" w:hAnsi="Arial" w:cs="Arial"/>
      <w:kern w:val="0"/>
      <w:sz w:val="18"/>
      <w:szCs w:val="18"/>
    </w:rPr>
  </w:style>
  <w:style w:type="paragraph" w:styleId="ListContinue3">
    <w:name w:val="List Continue 3"/>
    <w:basedOn w:val="Normal"/>
    <w:uiPriority w:val="99"/>
    <w:rsid w:val="008024C7"/>
    <w:pPr>
      <w:spacing w:after="120"/>
      <w:ind w:leftChars="600" w:left="1260"/>
    </w:pPr>
    <w:rPr>
      <w:rFonts w:ascii="Times New Roman" w:hAnsi="Times New Roman"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8024C7"/>
    <w:pPr>
      <w:ind w:leftChars="200" w:left="200"/>
    </w:pPr>
    <w:rPr>
      <w:rFonts w:ascii="Times New Roman" w:hAnsi="Times New Roman" w:cs="Times New Roman"/>
    </w:rPr>
  </w:style>
  <w:style w:type="paragraph" w:styleId="Title">
    <w:name w:val="Title"/>
    <w:basedOn w:val="Normal"/>
    <w:link w:val="TitleChar"/>
    <w:uiPriority w:val="99"/>
    <w:qFormat/>
    <w:locked/>
    <w:rsid w:val="008024C7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024C7"/>
    <w:rPr>
      <w:rFonts w:ascii="Arial" w:hAnsi="Arial" w:cs="Arial"/>
      <w:b/>
      <w:bCs/>
      <w:kern w:val="2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024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8024C7"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8024C7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8024C7"/>
  </w:style>
  <w:style w:type="paragraph" w:styleId="BodyTextFirstIndent2">
    <w:name w:val="Body Text First Indent 2"/>
    <w:basedOn w:val="BodyTextIndent"/>
    <w:link w:val="BodyTextFirstIndent2Char"/>
    <w:uiPriority w:val="99"/>
    <w:rsid w:val="008024C7"/>
    <w:pPr>
      <w:spacing w:after="120"/>
      <w:ind w:leftChars="200" w:left="420" w:firstLineChars="200" w:firstLine="420"/>
    </w:pPr>
    <w:rPr>
      <w:kern w:val="2"/>
      <w:sz w:val="21"/>
      <w:szCs w:val="21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024C7"/>
    <w:rPr>
      <w:kern w:val="2"/>
      <w:sz w:val="24"/>
      <w:szCs w:val="24"/>
    </w:rPr>
  </w:style>
  <w:style w:type="table" w:styleId="TableGrid">
    <w:name w:val="Table Grid"/>
    <w:basedOn w:val="TableNormal"/>
    <w:uiPriority w:val="99"/>
    <w:rsid w:val="008024C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8024C7"/>
    <w:rPr>
      <w:b/>
      <w:bCs/>
    </w:rPr>
  </w:style>
  <w:style w:type="character" w:styleId="PageNumber">
    <w:name w:val="page number"/>
    <w:basedOn w:val="DefaultParagraphFont"/>
    <w:uiPriority w:val="99"/>
    <w:rsid w:val="008024C7"/>
  </w:style>
  <w:style w:type="character" w:styleId="Hyperlink">
    <w:name w:val="Hyperlink"/>
    <w:basedOn w:val="DefaultParagraphFont"/>
    <w:uiPriority w:val="99"/>
    <w:rsid w:val="008024C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8024C7"/>
    <w:rPr>
      <w:sz w:val="21"/>
      <w:szCs w:val="21"/>
    </w:rPr>
  </w:style>
  <w:style w:type="paragraph" w:customStyle="1" w:styleId="1">
    <w:name w:val="列出段落1"/>
    <w:basedOn w:val="Normal"/>
    <w:uiPriority w:val="99"/>
    <w:rsid w:val="008024C7"/>
    <w:pPr>
      <w:ind w:firstLineChars="200" w:firstLine="420"/>
    </w:pPr>
  </w:style>
  <w:style w:type="character" w:customStyle="1" w:styleId="shorttext1">
    <w:name w:val="short_text1"/>
    <w:uiPriority w:val="99"/>
    <w:rsid w:val="008024C7"/>
    <w:rPr>
      <w:sz w:val="25"/>
      <w:szCs w:val="25"/>
    </w:rPr>
  </w:style>
  <w:style w:type="character" w:customStyle="1" w:styleId="def3">
    <w:name w:val="def3"/>
    <w:uiPriority w:val="99"/>
    <w:rsid w:val="008024C7"/>
  </w:style>
  <w:style w:type="paragraph" w:customStyle="1" w:styleId="p0">
    <w:name w:val="p0"/>
    <w:basedOn w:val="Normal"/>
    <w:uiPriority w:val="99"/>
    <w:rsid w:val="008024C7"/>
    <w:pPr>
      <w:widowControl/>
    </w:pPr>
    <w:rPr>
      <w:rFonts w:ascii="Times New Roman" w:hAnsi="Times New Roman" w:cs="Times New Roman"/>
      <w:kern w:val="0"/>
    </w:rPr>
  </w:style>
  <w:style w:type="paragraph" w:customStyle="1" w:styleId="2">
    <w:name w:val="正文缩进2"/>
    <w:uiPriority w:val="99"/>
    <w:rsid w:val="008024C7"/>
    <w:pPr>
      <w:ind w:firstLineChars="200" w:firstLine="200"/>
      <w:jc w:val="both"/>
    </w:pPr>
    <w:rPr>
      <w:sz w:val="24"/>
      <w:szCs w:val="24"/>
    </w:rPr>
  </w:style>
  <w:style w:type="character" w:customStyle="1" w:styleId="style31">
    <w:name w:val="style31"/>
    <w:uiPriority w:val="99"/>
    <w:rsid w:val="008024C7"/>
    <w:rPr>
      <w:sz w:val="18"/>
      <w:szCs w:val="18"/>
    </w:rPr>
  </w:style>
  <w:style w:type="character" w:customStyle="1" w:styleId="Char1">
    <w:name w:val="批注文字 Char1"/>
    <w:uiPriority w:val="99"/>
    <w:semiHidden/>
    <w:rsid w:val="008024C7"/>
    <w:rPr>
      <w:kern w:val="2"/>
      <w:sz w:val="24"/>
      <w:szCs w:val="24"/>
    </w:rPr>
  </w:style>
  <w:style w:type="character" w:customStyle="1" w:styleId="Char10">
    <w:name w:val="批注框文本 Char1"/>
    <w:uiPriority w:val="99"/>
    <w:semiHidden/>
    <w:rsid w:val="008024C7"/>
    <w:rPr>
      <w:kern w:val="2"/>
      <w:sz w:val="18"/>
      <w:szCs w:val="18"/>
    </w:rPr>
  </w:style>
  <w:style w:type="character" w:customStyle="1" w:styleId="Char11">
    <w:name w:val="正文文本缩进 Char1"/>
    <w:uiPriority w:val="99"/>
    <w:semiHidden/>
    <w:rsid w:val="008024C7"/>
    <w:rPr>
      <w:kern w:val="2"/>
      <w:sz w:val="24"/>
      <w:szCs w:val="24"/>
    </w:rPr>
  </w:style>
  <w:style w:type="character" w:customStyle="1" w:styleId="Char12">
    <w:name w:val="批注主题 Char1"/>
    <w:uiPriority w:val="99"/>
    <w:semiHidden/>
    <w:rsid w:val="008024C7"/>
    <w:rPr>
      <w:b/>
      <w:bCs/>
      <w:kern w:val="2"/>
      <w:sz w:val="24"/>
      <w:szCs w:val="24"/>
    </w:rPr>
  </w:style>
  <w:style w:type="character" w:customStyle="1" w:styleId="Char13">
    <w:name w:val="纯文本 Char1"/>
    <w:uiPriority w:val="99"/>
    <w:semiHidden/>
    <w:rsid w:val="008024C7"/>
    <w:rPr>
      <w:rFonts w:ascii="宋体" w:hAnsi="Courier New" w:cs="宋体"/>
      <w:kern w:val="2"/>
      <w:sz w:val="21"/>
      <w:szCs w:val="21"/>
    </w:rPr>
  </w:style>
  <w:style w:type="paragraph" w:customStyle="1" w:styleId="20">
    <w:name w:val="列出段落2"/>
    <w:basedOn w:val="Normal"/>
    <w:uiPriority w:val="99"/>
    <w:rsid w:val="008024C7"/>
    <w:pPr>
      <w:ind w:firstLineChars="200" w:firstLine="420"/>
    </w:pPr>
  </w:style>
  <w:style w:type="character" w:customStyle="1" w:styleId="title11">
    <w:name w:val="title11"/>
    <w:uiPriority w:val="99"/>
    <w:rsid w:val="008024C7"/>
    <w:rPr>
      <w:b/>
      <w:bCs/>
    </w:rPr>
  </w:style>
  <w:style w:type="paragraph" w:customStyle="1" w:styleId="Style10">
    <w:name w:val="_Style 10"/>
    <w:basedOn w:val="Normal"/>
    <w:uiPriority w:val="99"/>
    <w:rsid w:val="008024C7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table" w:customStyle="1" w:styleId="10">
    <w:name w:val="网格型1"/>
    <w:uiPriority w:val="99"/>
    <w:rsid w:val="008024C7"/>
    <w:pPr>
      <w:widowControl w:val="0"/>
      <w:jc w:val="both"/>
    </w:pPr>
    <w:rPr>
      <w:rFonts w:ascii="Calibri" w:hAnsi="Calibri"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8024C7"/>
    <w:rPr>
      <w:rFonts w:ascii="宋体" w:eastAsia="宋体" w:hAnsi="宋体" w:cs="宋体"/>
      <w:color w:val="000000"/>
      <w:sz w:val="20"/>
      <w:szCs w:val="20"/>
      <w:u w:val="none"/>
    </w:rPr>
  </w:style>
  <w:style w:type="paragraph" w:customStyle="1" w:styleId="xl63">
    <w:name w:val="xl63"/>
    <w:basedOn w:val="Normal"/>
    <w:uiPriority w:val="99"/>
    <w:rsid w:val="008024C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64">
    <w:name w:val="xl64"/>
    <w:basedOn w:val="Normal"/>
    <w:uiPriority w:val="99"/>
    <w:rsid w:val="008024C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65">
    <w:name w:val="xl65"/>
    <w:basedOn w:val="Normal"/>
    <w:uiPriority w:val="99"/>
    <w:rsid w:val="008024C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6">
    <w:name w:val="xl66"/>
    <w:basedOn w:val="Normal"/>
    <w:uiPriority w:val="99"/>
    <w:rsid w:val="008024C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7">
    <w:name w:val="xl67"/>
    <w:basedOn w:val="Normal"/>
    <w:uiPriority w:val="99"/>
    <w:rsid w:val="008024C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8">
    <w:name w:val="xl68"/>
    <w:basedOn w:val="Normal"/>
    <w:uiPriority w:val="99"/>
    <w:rsid w:val="008024C7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69">
    <w:name w:val="xl69"/>
    <w:basedOn w:val="Normal"/>
    <w:uiPriority w:val="99"/>
    <w:rsid w:val="008024C7"/>
    <w:pPr>
      <w:widowControl/>
      <w:pBdr>
        <w:top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0">
    <w:name w:val="xl70"/>
    <w:basedOn w:val="Normal"/>
    <w:uiPriority w:val="99"/>
    <w:rsid w:val="008024C7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1">
    <w:name w:val="xl71"/>
    <w:basedOn w:val="Normal"/>
    <w:uiPriority w:val="99"/>
    <w:rsid w:val="008024C7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2">
    <w:name w:val="xl72"/>
    <w:basedOn w:val="Normal"/>
    <w:uiPriority w:val="99"/>
    <w:rsid w:val="008024C7"/>
    <w:pPr>
      <w:widowControl/>
      <w:pBdr>
        <w:bottom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3">
    <w:name w:val="xl73"/>
    <w:basedOn w:val="Normal"/>
    <w:uiPriority w:val="99"/>
    <w:rsid w:val="008024C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74">
    <w:name w:val="xl74"/>
    <w:basedOn w:val="Normal"/>
    <w:uiPriority w:val="99"/>
    <w:rsid w:val="008024C7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5">
    <w:name w:val="xl75"/>
    <w:basedOn w:val="Normal"/>
    <w:uiPriority w:val="99"/>
    <w:rsid w:val="008024C7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6">
    <w:name w:val="xl76"/>
    <w:basedOn w:val="Normal"/>
    <w:uiPriority w:val="99"/>
    <w:rsid w:val="008024C7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7">
    <w:name w:val="xl77"/>
    <w:basedOn w:val="Normal"/>
    <w:uiPriority w:val="99"/>
    <w:rsid w:val="008024C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8">
    <w:name w:val="xl78"/>
    <w:basedOn w:val="Normal"/>
    <w:uiPriority w:val="99"/>
    <w:rsid w:val="008024C7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9">
    <w:name w:val="xl79"/>
    <w:basedOn w:val="Normal"/>
    <w:uiPriority w:val="99"/>
    <w:rsid w:val="008024C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0">
    <w:name w:val="xl80"/>
    <w:basedOn w:val="Normal"/>
    <w:uiPriority w:val="99"/>
    <w:rsid w:val="008024C7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1">
    <w:name w:val="xl81"/>
    <w:basedOn w:val="Normal"/>
    <w:uiPriority w:val="99"/>
    <w:rsid w:val="008024C7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2">
    <w:name w:val="xl82"/>
    <w:basedOn w:val="Normal"/>
    <w:uiPriority w:val="99"/>
    <w:rsid w:val="008024C7"/>
    <w:pPr>
      <w:widowControl/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3">
    <w:name w:val="xl83"/>
    <w:basedOn w:val="Normal"/>
    <w:uiPriority w:val="99"/>
    <w:rsid w:val="008024C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4">
    <w:name w:val="xl84"/>
    <w:basedOn w:val="Normal"/>
    <w:uiPriority w:val="99"/>
    <w:rsid w:val="008024C7"/>
    <w:pPr>
      <w:widowControl/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85">
    <w:name w:val="xl85"/>
    <w:basedOn w:val="Normal"/>
    <w:uiPriority w:val="99"/>
    <w:rsid w:val="008024C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8024C7"/>
  </w:style>
  <w:style w:type="character" w:customStyle="1" w:styleId="high-light-bg">
    <w:name w:val="high-light-bg"/>
    <w:basedOn w:val="DefaultParagraphFont"/>
    <w:uiPriority w:val="99"/>
    <w:rsid w:val="008024C7"/>
  </w:style>
  <w:style w:type="paragraph" w:styleId="ListParagraph">
    <w:name w:val="List Paragraph"/>
    <w:basedOn w:val="Normal"/>
    <w:uiPriority w:val="99"/>
    <w:qFormat/>
    <w:rsid w:val="008024C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143</Words>
  <Characters>817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2020级工商管理（创业管理方向）专业辅修学位培养方案</dc:title>
  <dc:subject/>
  <dc:creator>admin</dc:creator>
  <cp:keywords/>
  <dc:description/>
  <cp:lastModifiedBy>xulina</cp:lastModifiedBy>
  <cp:revision>3</cp:revision>
  <dcterms:created xsi:type="dcterms:W3CDTF">2021-08-28T13:01:00Z</dcterms:created>
  <dcterms:modified xsi:type="dcterms:W3CDTF">2021-09-07T07:37:00Z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